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vsd" ContentType="application/vnd.visio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77777777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 w:rsidR="003609EF">
          <w:rPr>
            <w:b/>
            <w:noProof/>
            <w:sz w:val="24"/>
          </w:rPr>
          <w:t>SA5</w:t>
        </w:r>
      </w:fldSimple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fldSimple w:instr=" DOCPROPERTY  MtgSeq  \* MERGEFORMAT ">
        <w:r w:rsidR="00EB09B7" w:rsidRPr="00EB09B7">
          <w:rPr>
            <w:b/>
            <w:noProof/>
            <w:sz w:val="24"/>
          </w:rPr>
          <w:t>153</w:t>
        </w:r>
      </w:fldSimple>
      <w:fldSimple w:instr=" DOCPROPERTY  MtgTitle  \* MERGEFORMAT "/>
      <w:r>
        <w:rPr>
          <w:b/>
          <w:i/>
          <w:noProof/>
          <w:sz w:val="28"/>
        </w:rPr>
        <w:tab/>
      </w:r>
      <w:fldSimple w:instr=" DOCPROPERTY  Tdoc#  \* MERGEFORMAT ">
        <w:r w:rsidR="00E13F3D" w:rsidRPr="00E13F3D">
          <w:rPr>
            <w:b/>
            <w:i/>
            <w:noProof/>
            <w:sz w:val="28"/>
          </w:rPr>
          <w:t>S5-240081</w:t>
        </w:r>
      </w:fldSimple>
    </w:p>
    <w:p w14:paraId="7CB45193" w14:textId="77777777" w:rsidR="001E41F3" w:rsidRDefault="00000000" w:rsidP="005E2C44">
      <w:pPr>
        <w:pStyle w:val="CRCoverPage"/>
        <w:outlineLvl w:val="0"/>
        <w:rPr>
          <w:b/>
          <w:noProof/>
          <w:sz w:val="24"/>
        </w:rPr>
      </w:pPr>
      <w:fldSimple w:instr=" DOCPROPERTY  Location  \* MERGEFORMAT ">
        <w:r w:rsidR="003609EF" w:rsidRPr="00BA51D9">
          <w:rPr>
            <w:b/>
            <w:noProof/>
            <w:sz w:val="24"/>
          </w:rPr>
          <w:t>Sevilla</w:t>
        </w:r>
      </w:fldSimple>
      <w:r w:rsidR="001E41F3">
        <w:rPr>
          <w:b/>
          <w:noProof/>
          <w:sz w:val="24"/>
        </w:rPr>
        <w:t xml:space="preserve">, </w:t>
      </w:r>
      <w:fldSimple w:instr=" DOCPROPERTY  Country  \* MERGEFORMAT ">
        <w:r w:rsidR="003609EF" w:rsidRPr="00BA51D9">
          <w:rPr>
            <w:b/>
            <w:noProof/>
            <w:sz w:val="24"/>
          </w:rPr>
          <w:t>Spain</w:t>
        </w:r>
      </w:fldSimple>
      <w:r w:rsidR="001E41F3">
        <w:rPr>
          <w:b/>
          <w:noProof/>
          <w:sz w:val="24"/>
        </w:rPr>
        <w:t xml:space="preserve">, </w:t>
      </w:r>
      <w:fldSimple w:instr=" DOCPROPERTY  StartDate  \* MERGEFORMAT ">
        <w:r w:rsidR="003609EF" w:rsidRPr="00BA51D9">
          <w:rPr>
            <w:b/>
            <w:noProof/>
            <w:sz w:val="24"/>
          </w:rPr>
          <w:t>29th Jan 2024</w:t>
        </w:r>
      </w:fldSimple>
      <w:r w:rsidR="00547111">
        <w:rPr>
          <w:b/>
          <w:noProof/>
          <w:sz w:val="24"/>
        </w:rPr>
        <w:t xml:space="preserve"> - </w:t>
      </w:r>
      <w:fldSimple w:instr=" DOCPROPERTY  EndDate  \* MERGEFORMAT ">
        <w:r w:rsidR="003609EF" w:rsidRPr="00BA51D9">
          <w:rPr>
            <w:b/>
            <w:noProof/>
            <w:sz w:val="24"/>
          </w:rPr>
          <w:t>2nd Feb 2024</w:t>
        </w:r>
      </w:fldSimple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2DB5900C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1A2CA0">
              <w:rPr>
                <w:i/>
                <w:noProof/>
                <w:sz w:val="14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77777777" w:rsidR="001E41F3" w:rsidRPr="00410371" w:rsidRDefault="00000000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E13F3D" w:rsidRPr="00410371">
                <w:rPr>
                  <w:b/>
                  <w:noProof/>
                  <w:sz w:val="28"/>
                </w:rPr>
                <w:t>28.541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7777777" w:rsidR="001E41F3" w:rsidRPr="00410371" w:rsidRDefault="00000000" w:rsidP="00547111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="00E13F3D" w:rsidRPr="00410371">
                <w:rPr>
                  <w:b/>
                  <w:noProof/>
                  <w:sz w:val="28"/>
                </w:rPr>
                <w:t>1153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77777777" w:rsidR="001E41F3" w:rsidRPr="00410371" w:rsidRDefault="00000000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fldSimple w:instr=" DOCPROPERTY  Revision  \* MERGEFORMAT ">
              <w:r w:rsidR="00E13F3D" w:rsidRPr="00410371">
                <w:rPr>
                  <w:b/>
                  <w:noProof/>
                  <w:sz w:val="28"/>
                </w:rPr>
                <w:t>-</w:t>
              </w:r>
            </w:fldSimple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77777777" w:rsidR="001E41F3" w:rsidRPr="00410371" w:rsidRDefault="00000000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E13F3D" w:rsidRPr="00410371">
                <w:rPr>
                  <w:b/>
                  <w:noProof/>
                  <w:sz w:val="28"/>
                </w:rPr>
                <w:t>17.13.0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9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340DD180" w:rsidR="00F25D98" w:rsidRDefault="00550DCC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  <w:lang w:eastAsia="zh-CN"/>
              </w:rPr>
            </w:pPr>
            <w:r>
              <w:rPr>
                <w:rFonts w:hint="eastAsia"/>
                <w:b/>
                <w:bCs/>
                <w:caps/>
                <w:noProof/>
                <w:lang w:eastAsia="zh-CN"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4E256C36" w:rsidR="001E41F3" w:rsidRDefault="0000000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CrTitle  \* MERGEFORMAT ">
              <w:r w:rsidR="002640DD">
                <w:t>TS28.541 Rel17 corrections to ManagedFunction containment implemen</w:t>
              </w:r>
              <w:r w:rsidR="00116F65">
                <w:t>ta</w:t>
              </w:r>
              <w:r w:rsidR="002640DD">
                <w:t>tion in OpenAPI SS</w:t>
              </w:r>
            </w:fldSimple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7777777" w:rsidR="001E41F3" w:rsidRDefault="0000000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SourceIfWg  \* MERGEFORMAT ">
              <w:r w:rsidR="00E13F3D">
                <w:rPr>
                  <w:noProof/>
                </w:rPr>
                <w:t>Nokia, Nokia Shanghai Bell</w:t>
              </w:r>
            </w:fldSimple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1B7008C9" w:rsidR="001E41F3" w:rsidRDefault="00550DCC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S5</w:t>
            </w:r>
            <w:fldSimple w:instr=" DOCPROPERTY  SourceIfTsg  \* MERGEFORMAT "/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77777777" w:rsidR="001E41F3" w:rsidRDefault="0000000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atedWis  \* MERGEFORMAT ">
              <w:r w:rsidR="00E13F3D">
                <w:rPr>
                  <w:noProof/>
                </w:rPr>
                <w:t>TEI16</w:t>
              </w:r>
            </w:fldSimple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56B24E68" w:rsidR="001E41F3" w:rsidRDefault="0000000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 w:rsidR="00D24991">
                <w:rPr>
                  <w:noProof/>
                </w:rPr>
                <w:t>2024-01-18</w:t>
              </w:r>
            </w:fldSimple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7777777" w:rsidR="001E41F3" w:rsidRDefault="00000000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 DOCPROPERTY  Cat  \* MERGEFORMAT ">
              <w:r w:rsidR="00D24991">
                <w:rPr>
                  <w:b/>
                  <w:noProof/>
                </w:rPr>
                <w:t>A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77777777" w:rsidR="001E41F3" w:rsidRDefault="0000000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 w:rsidR="00D24991">
                <w:rPr>
                  <w:noProof/>
                </w:rPr>
                <w:t>Rel-17</w:t>
              </w:r>
            </w:fldSimple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0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CF16BFB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1A2CA0">
              <w:rPr>
                <w:i/>
                <w:noProof/>
                <w:sz w:val="18"/>
              </w:rPr>
              <w:br/>
              <w:t>Rel-19</w:t>
            </w:r>
            <w:r w:rsidR="001A2CA0"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50DCC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550DCC" w:rsidRDefault="00550DCC" w:rsidP="00550DCC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23EDEE8" w14:textId="22D6FBD9" w:rsidR="00116F65" w:rsidRDefault="00116F65" w:rsidP="00116F65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F</w:t>
            </w:r>
            <w:r>
              <w:rPr>
                <w:noProof/>
                <w:lang w:eastAsia="zh-CN"/>
              </w:rPr>
              <w:t xml:space="preserve">or </w:t>
            </w:r>
            <w:r w:rsidRPr="00681340">
              <w:rPr>
                <w:noProof/>
                <w:lang w:eastAsia="zh-CN"/>
              </w:rPr>
              <w:t xml:space="preserve">a few OpenAPI stage 3 </w:t>
            </w:r>
            <w:r>
              <w:t>implementations</w:t>
            </w:r>
            <w:r>
              <w:rPr>
                <w:noProof/>
                <w:lang w:eastAsia="zh-CN"/>
              </w:rPr>
              <w:t>, the refer</w:t>
            </w:r>
            <w:r w:rsidR="00D215A6">
              <w:rPr>
                <w:noProof/>
                <w:lang w:eastAsia="zh-CN"/>
              </w:rPr>
              <w:t>e</w:t>
            </w:r>
            <w:r>
              <w:rPr>
                <w:noProof/>
                <w:lang w:eastAsia="zh-CN"/>
              </w:rPr>
              <w:t xml:space="preserve">nces to schema </w:t>
            </w:r>
            <w:r w:rsidRPr="00681340">
              <w:rPr>
                <w:noProof/>
                <w:lang w:eastAsia="zh-CN"/>
              </w:rPr>
              <w:t xml:space="preserve">ManagedFunction-ncO </w:t>
            </w:r>
            <w:r>
              <w:rPr>
                <w:noProof/>
                <w:lang w:eastAsia="zh-CN"/>
              </w:rPr>
              <w:t xml:space="preserve">are not included in schema definition (e.g. </w:t>
            </w:r>
            <w:r w:rsidRPr="005061F2">
              <w:rPr>
                <w:noProof/>
                <w:lang w:eastAsia="zh-CN"/>
              </w:rPr>
              <w:t>UdrFunction-Single</w:t>
            </w:r>
            <w:r>
              <w:rPr>
                <w:noProof/>
                <w:lang w:eastAsia="zh-CN"/>
              </w:rPr>
              <w:t>).</w:t>
            </w:r>
          </w:p>
          <w:p w14:paraId="708AA7DE" w14:textId="20FA4F83" w:rsidR="00550DCC" w:rsidRDefault="00116F65" w:rsidP="00116F6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hint="eastAsia"/>
                <w:noProof/>
                <w:lang w:eastAsia="zh-CN"/>
              </w:rPr>
              <w:t>T</w:t>
            </w:r>
            <w:r>
              <w:rPr>
                <w:noProof/>
                <w:lang w:eastAsia="zh-CN"/>
              </w:rPr>
              <w:t>he inheritage diagram of clause 5.2.1.2-1 does not include a few IOC.</w:t>
            </w:r>
          </w:p>
        </w:tc>
      </w:tr>
      <w:tr w:rsidR="00550DCC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550DCC" w:rsidRDefault="00550DCC" w:rsidP="00550DCC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550DCC" w:rsidRDefault="00550DCC" w:rsidP="00550DCC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50DCC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550DCC" w:rsidRDefault="00550DCC" w:rsidP="00550DCC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6A1BD17A" w14:textId="36D60FB9" w:rsidR="00550DCC" w:rsidRDefault="00550DCC" w:rsidP="00550DCC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Correct the stage 3 implementation</w:t>
            </w:r>
            <w:r w:rsidR="009969FF">
              <w:rPr>
                <w:noProof/>
                <w:lang w:eastAsia="zh-CN"/>
              </w:rPr>
              <w:t>s</w:t>
            </w:r>
            <w:r>
              <w:rPr>
                <w:noProof/>
                <w:lang w:eastAsia="zh-CN"/>
              </w:rPr>
              <w:t>.</w:t>
            </w:r>
          </w:p>
          <w:p w14:paraId="31C656EC" w14:textId="3AD2F91E" w:rsidR="00550DCC" w:rsidRDefault="00550DCC" w:rsidP="00550DC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hint="eastAsia"/>
                <w:noProof/>
                <w:lang w:eastAsia="zh-CN"/>
              </w:rPr>
              <w:t>F</w:t>
            </w:r>
            <w:r>
              <w:rPr>
                <w:noProof/>
                <w:lang w:eastAsia="zh-CN"/>
              </w:rPr>
              <w:t>ix the inheritage diagram</w:t>
            </w:r>
            <w:r w:rsidR="00144F6F">
              <w:rPr>
                <w:noProof/>
                <w:lang w:eastAsia="zh-CN"/>
              </w:rPr>
              <w:t>.</w:t>
            </w:r>
          </w:p>
        </w:tc>
      </w:tr>
      <w:tr w:rsidR="00550DCC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550DCC" w:rsidRDefault="00550DCC" w:rsidP="00550DCC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550DCC" w:rsidRDefault="00550DCC" w:rsidP="00550DCC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50DCC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550DCC" w:rsidRDefault="00550DCC" w:rsidP="00550DCC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5DD45B15" w:rsidR="00550DCC" w:rsidRDefault="00550DCC" w:rsidP="00550DCC">
            <w:pPr>
              <w:pStyle w:val="CRCoverPage"/>
              <w:spacing w:after="0"/>
              <w:ind w:left="100"/>
              <w:rPr>
                <w:noProof/>
              </w:rPr>
            </w:pPr>
            <w:r w:rsidRPr="00CA2121">
              <w:rPr>
                <w:noProof/>
              </w:rPr>
              <w:t>Incorrect specification leads to incorrect implementation.</w:t>
            </w:r>
          </w:p>
        </w:tc>
      </w:tr>
      <w:tr w:rsidR="00550DCC" w14:paraId="034AF533" w14:textId="77777777" w:rsidTr="00547111">
        <w:tc>
          <w:tcPr>
            <w:tcW w:w="2694" w:type="dxa"/>
            <w:gridSpan w:val="2"/>
          </w:tcPr>
          <w:p w14:paraId="39D9EB5B" w14:textId="77777777" w:rsidR="00550DCC" w:rsidRDefault="00550DCC" w:rsidP="00550DCC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550DCC" w:rsidRDefault="00550DCC" w:rsidP="00550DCC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50DCC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550DCC" w:rsidRDefault="00550DCC" w:rsidP="00550DCC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4ADD7016" w:rsidR="00550DCC" w:rsidRDefault="00831697" w:rsidP="00550DC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hint="eastAsia"/>
                <w:noProof/>
                <w:lang w:eastAsia="zh-CN"/>
              </w:rPr>
              <w:t>5</w:t>
            </w:r>
            <w:r>
              <w:rPr>
                <w:noProof/>
                <w:lang w:eastAsia="zh-CN"/>
              </w:rPr>
              <w:t>.2.1.2, G.4.3</w:t>
            </w:r>
          </w:p>
        </w:tc>
      </w:tr>
      <w:tr w:rsidR="00550DCC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550DCC" w:rsidRDefault="00550DCC" w:rsidP="00550DCC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550DCC" w:rsidRDefault="00550DCC" w:rsidP="00550DCC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50DCC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550DCC" w:rsidRDefault="00550DCC" w:rsidP="00550DCC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550DCC" w:rsidRDefault="00550DCC" w:rsidP="00550DCC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550DCC" w:rsidRDefault="00550DCC" w:rsidP="00550DCC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550DCC" w:rsidRDefault="00550DCC" w:rsidP="00550DCC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550DCC" w:rsidRDefault="00550DCC" w:rsidP="00550DCC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550DCC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550DCC" w:rsidRDefault="00550DCC" w:rsidP="00550DCC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550DCC" w:rsidRDefault="00550DCC" w:rsidP="00550DCC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112AE41C" w:rsidR="00550DCC" w:rsidRDefault="00550DCC" w:rsidP="00550DCC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550DCC" w:rsidRDefault="00550DCC" w:rsidP="00550DCC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550DCC" w:rsidRDefault="00550DCC" w:rsidP="00550DCC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550DCC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550DCC" w:rsidRDefault="00550DCC" w:rsidP="00550DCC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550DCC" w:rsidRDefault="00550DCC" w:rsidP="00550DCC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357DBA06" w:rsidR="00550DCC" w:rsidRDefault="00550DCC" w:rsidP="00550DCC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550DCC" w:rsidRDefault="00550DCC" w:rsidP="00550DCC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550DCC" w:rsidRDefault="00550DCC" w:rsidP="00550DCC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550DCC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550DCC" w:rsidRDefault="00550DCC" w:rsidP="00550DCC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550DCC" w:rsidRDefault="00550DCC" w:rsidP="00550DCC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33564655" w:rsidR="00550DCC" w:rsidRDefault="00550DCC" w:rsidP="00550DCC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550DCC" w:rsidRDefault="00550DCC" w:rsidP="00550DCC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550DCC" w:rsidRDefault="00550DCC" w:rsidP="00550DCC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550DCC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550DCC" w:rsidRDefault="00550DCC" w:rsidP="00550DCC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550DCC" w:rsidRDefault="00550DCC" w:rsidP="00550DCC">
            <w:pPr>
              <w:pStyle w:val="CRCoverPage"/>
              <w:spacing w:after="0"/>
              <w:rPr>
                <w:noProof/>
              </w:rPr>
            </w:pPr>
          </w:p>
        </w:tc>
      </w:tr>
      <w:tr w:rsidR="00550DCC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550DCC" w:rsidRDefault="00550DCC" w:rsidP="00550DCC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BD71805" w14:textId="77777777" w:rsidR="00550DCC" w:rsidRDefault="00550DCC" w:rsidP="00550DCC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M</w:t>
            </w:r>
            <w:r>
              <w:rPr>
                <w:noProof/>
                <w:lang w:eastAsia="zh-CN"/>
              </w:rPr>
              <w:t>irror of S5-240080</w:t>
            </w:r>
          </w:p>
          <w:p w14:paraId="00D3B8F7" w14:textId="569B6AC0" w:rsidR="00024A53" w:rsidRPr="00024A53" w:rsidRDefault="00024A53" w:rsidP="00024A53">
            <w:pPr>
              <w:jc w:val="center"/>
              <w:rPr>
                <w:noProof/>
                <w:lang w:eastAsia="zh-CN"/>
              </w:rPr>
            </w:pPr>
            <w:r>
              <w:t xml:space="preserve">Forge MR link: </w:t>
            </w:r>
            <w:hyperlink r:id="rId11" w:history="1">
              <w:r>
                <w:rPr>
                  <w:rStyle w:val="Hyperlink"/>
                  <w:lang w:val="en-US"/>
                </w:rPr>
                <w:t>https://forge.3gpp.org/rep/sa5/MnS/-/merge_requests/1003</w:t>
              </w:r>
            </w:hyperlink>
            <w:r>
              <w:t xml:space="preserve"> at commit a40e34546bb5ff1ef609385adc25bc7aa90c1c4e</w:t>
            </w:r>
          </w:p>
        </w:tc>
      </w:tr>
      <w:tr w:rsidR="00550DCC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550DCC" w:rsidRPr="008863B9" w:rsidRDefault="00550DCC" w:rsidP="00550DCC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550DCC" w:rsidRPr="008863B9" w:rsidRDefault="00550DCC" w:rsidP="00550DCC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550DCC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550DCC" w:rsidRDefault="00550DCC" w:rsidP="00550DCC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550DCC" w:rsidRDefault="00550DCC" w:rsidP="00550DCC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8C9CD36" w14:textId="77777777" w:rsidR="001E41F3" w:rsidRDefault="001E41F3">
      <w:pPr>
        <w:rPr>
          <w:noProof/>
        </w:rPr>
      </w:pPr>
    </w:p>
    <w:p w14:paraId="29F260B9" w14:textId="77777777" w:rsidR="00725789" w:rsidRDefault="00725789">
      <w:pPr>
        <w:rPr>
          <w:noProof/>
        </w:rPr>
      </w:pPr>
    </w:p>
    <w:p w14:paraId="3A10835E" w14:textId="77777777" w:rsidR="00024A53" w:rsidRDefault="00024A53" w:rsidP="00024A53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 xml:space="preserve">*** START OF CHANGE </w:t>
      </w:r>
      <w:r>
        <w:rPr>
          <w:rFonts w:ascii="Arial" w:hAnsi="Arial" w:cs="Arial"/>
          <w:color w:val="548DD4" w:themeColor="text2" w:themeTint="99"/>
          <w:sz w:val="28"/>
          <w:szCs w:val="32"/>
        </w:rPr>
        <w:t>1 ***</w:t>
      </w:r>
    </w:p>
    <w:p w14:paraId="051E1C8A" w14:textId="77777777" w:rsidR="007408AE" w:rsidRDefault="007408AE" w:rsidP="007408AE">
      <w:pPr>
        <w:pStyle w:val="Heading4"/>
        <w:rPr>
          <w:rFonts w:cs="Arial"/>
          <w:lang w:eastAsia="zh-CN"/>
        </w:rPr>
      </w:pPr>
      <w:bookmarkStart w:id="1" w:name="_Toc59182740"/>
      <w:bookmarkStart w:id="2" w:name="_Toc59184206"/>
      <w:bookmarkStart w:id="3" w:name="_Toc59195141"/>
      <w:bookmarkStart w:id="4" w:name="_Toc59439568"/>
      <w:bookmarkStart w:id="5" w:name="_Toc67989991"/>
      <w:r>
        <w:rPr>
          <w:rFonts w:cs="Arial"/>
          <w:lang w:eastAsia="zh-CN"/>
        </w:rPr>
        <w:t>5.2.1.2</w:t>
      </w:r>
      <w:r>
        <w:rPr>
          <w:rFonts w:cs="Arial"/>
          <w:lang w:eastAsia="zh-CN"/>
        </w:rPr>
        <w:tab/>
        <w:t>Inheritance</w:t>
      </w:r>
      <w:bookmarkEnd w:id="1"/>
      <w:bookmarkEnd w:id="2"/>
      <w:bookmarkEnd w:id="3"/>
      <w:bookmarkEnd w:id="4"/>
      <w:bookmarkEnd w:id="5"/>
    </w:p>
    <w:p w14:paraId="6F3980F1" w14:textId="77777777" w:rsidR="007408AE" w:rsidRDefault="007408AE" w:rsidP="007408AE">
      <w:pPr>
        <w:keepNext/>
      </w:pPr>
      <w:r>
        <w:t>This clause depicts the inheritance relationships that exist between IOCs.</w:t>
      </w:r>
    </w:p>
    <w:p w14:paraId="0C14A134" w14:textId="77777777" w:rsidR="007408AE" w:rsidRDefault="007408AE" w:rsidP="007408AE">
      <w:pPr>
        <w:keepNext/>
      </w:pPr>
      <w:r>
        <w:t xml:space="preserve">Figure 5.2.1.2-1 shows the inheritance hierarchy from IOC ManagedFunction related to the 5GC NF NRM. </w:t>
      </w:r>
    </w:p>
    <w:p w14:paraId="0E7900EA" w14:textId="41B20AF3" w:rsidR="007408AE" w:rsidRDefault="00467239" w:rsidP="007408AE">
      <w:pPr>
        <w:pStyle w:val="TH"/>
      </w:pPr>
      <w:ins w:id="6" w:author="User-SS-11" w:date="2024-01-18T15:11:00Z">
        <w:r>
          <w:rPr>
            <w:rFonts w:eastAsia="等线"/>
            <w:noProof/>
          </w:rPr>
          <w:drawing>
            <wp:inline distT="0" distB="0" distL="0" distR="0" wp14:anchorId="665AE777" wp14:editId="27D2CDD6">
              <wp:extent cx="5467350" cy="6038850"/>
              <wp:effectExtent l="0" t="0" r="0" b="0"/>
              <wp:docPr id="1237150049" name="Graphic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237150049" name="Graphic 1237150049"/>
                      <pic:cNvPicPr/>
                    </pic:nvPicPr>
                    <pic:blipFill>
                      <a:blip r:embed="rId1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  <a:ext uri="{96DAC541-7B7A-43D3-8B79-37D633B846F1}">
                            <asvg:svgBlip xmlns:asvg="http://schemas.microsoft.com/office/drawing/2016/SVG/main" r:embed="rId14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467350" cy="603885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7" w:author="User-SS-11" w:date="2024-01-18T15:11:00Z">
        <w:r w:rsidR="007408AE" w:rsidRPr="00344A2F" w:rsidDel="00467239">
          <w:rPr>
            <w:rFonts w:eastAsia="等线"/>
          </w:rPr>
          <w:object w:dxaOrig="11495" w:dyaOrig="8497" w14:anchorId="3E9C4F7D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534pt;height:395.4pt" o:ole="">
              <v:imagedata r:id="rId15" o:title=""/>
            </v:shape>
            <o:OLEObject Type="Embed" ProgID="Visio.Drawing.11" ShapeID="_x0000_i1025" DrawAspect="Content" ObjectID="_1767185499" r:id="rId16"/>
          </w:object>
        </w:r>
      </w:del>
    </w:p>
    <w:p w14:paraId="5324CD40" w14:textId="77777777" w:rsidR="007408AE" w:rsidRDefault="007408AE" w:rsidP="007408AE">
      <w:pPr>
        <w:pStyle w:val="TF"/>
      </w:pPr>
      <w:r>
        <w:t xml:space="preserve">Figure 5.2.1.2-1: Inheritance hierarchy from IOC ManagedFunction related to the 5GC NF NRM </w:t>
      </w:r>
    </w:p>
    <w:p w14:paraId="45E2EB96" w14:textId="77777777" w:rsidR="007408AE" w:rsidRDefault="007408AE" w:rsidP="007408AE">
      <w:pPr>
        <w:keepNext/>
      </w:pPr>
      <w:r>
        <w:lastRenderedPageBreak/>
        <w:t xml:space="preserve">Figure 5.2.1.2-2 shows the inheritance hierarchy from IOC EP_RP related to 5GC NF NRM. </w:t>
      </w:r>
    </w:p>
    <w:p w14:paraId="2D74C371" w14:textId="77777777" w:rsidR="007408AE" w:rsidRDefault="007408AE" w:rsidP="007408AE">
      <w:pPr>
        <w:pStyle w:val="TH"/>
      </w:pPr>
      <w:r>
        <w:rPr>
          <w:rFonts w:ascii="Times New Roman" w:hAnsi="Times New Roman"/>
        </w:rPr>
        <w:object w:dxaOrig="9615" w:dyaOrig="9390" w14:anchorId="0DA24E06">
          <v:shape id="_x0000_i1026" type="#_x0000_t75" style="width:481.2pt;height:469.5pt" o:ole="">
            <v:imagedata r:id="rId17" o:title=""/>
          </v:shape>
          <o:OLEObject Type="Embed" ProgID="Visio.Drawing.11" ShapeID="_x0000_i1026" DrawAspect="Content" ObjectID="_1767185500" r:id="rId18"/>
        </w:object>
      </w:r>
    </w:p>
    <w:p w14:paraId="737A99BE" w14:textId="77777777" w:rsidR="007408AE" w:rsidRDefault="007408AE" w:rsidP="007408AE">
      <w:pPr>
        <w:pStyle w:val="TF"/>
      </w:pPr>
      <w:r>
        <w:t xml:space="preserve">Figure 5.2.1.2-2: Inheritance hierarchy from IOC EP_RP related to the 5GC NF NRM </w:t>
      </w:r>
    </w:p>
    <w:p w14:paraId="41690A1B" w14:textId="77777777" w:rsidR="007408AE" w:rsidRDefault="007408AE" w:rsidP="007408AE">
      <w:pPr>
        <w:pStyle w:val="TH"/>
      </w:pPr>
      <w:r>
        <w:object w:dxaOrig="3195" w:dyaOrig="3420" w14:anchorId="2697E6F7">
          <v:shape id="_x0000_i1027" type="#_x0000_t75" style="width:159pt;height:172.2pt" o:ole="">
            <v:imagedata r:id="rId19" o:title=""/>
          </v:shape>
          <o:OLEObject Type="Embed" ProgID="Visio.Drawing.15" ShapeID="_x0000_i1027" DrawAspect="Content" ObjectID="_1767185501" r:id="rId20"/>
        </w:object>
      </w:r>
    </w:p>
    <w:p w14:paraId="75B57FDA" w14:textId="77777777" w:rsidR="007408AE" w:rsidRDefault="007408AE" w:rsidP="007408AE">
      <w:pPr>
        <w:pStyle w:val="TF"/>
      </w:pPr>
      <w:r>
        <w:t xml:space="preserve">Figure 5.2.1.2-3: Inheritance hierarchy for IOC QFQoSMonitoringControl </w:t>
      </w:r>
    </w:p>
    <w:p w14:paraId="4EF6CA6D" w14:textId="77777777" w:rsidR="007408AE" w:rsidRDefault="007408AE" w:rsidP="007408AE">
      <w:pPr>
        <w:pStyle w:val="TH"/>
      </w:pPr>
      <w:r>
        <w:object w:dxaOrig="6960" w:dyaOrig="4110" w14:anchorId="2C8460B5">
          <v:shape id="_x0000_i1028" type="#_x0000_t75" style="width:348.3pt;height:207.9pt" o:ole="">
            <v:imagedata r:id="rId21" o:title=""/>
          </v:shape>
          <o:OLEObject Type="Embed" ProgID="Visio.Drawing.15" ShapeID="_x0000_i1028" DrawAspect="Content" ObjectID="_1767185502" r:id="rId22"/>
        </w:object>
      </w:r>
    </w:p>
    <w:p w14:paraId="6CC097BA" w14:textId="77777777" w:rsidR="007408AE" w:rsidRDefault="007408AE" w:rsidP="007408AE">
      <w:pPr>
        <w:pStyle w:val="TF"/>
      </w:pPr>
      <w:r>
        <w:t>Figure 5.2.1.2-4: Inheritance hierarchy for IOC GtpUPathQoSMonitoringControl</w:t>
      </w:r>
    </w:p>
    <w:p w14:paraId="3389BC7F" w14:textId="77777777" w:rsidR="007408AE" w:rsidRDefault="007408AE" w:rsidP="007408AE">
      <w:pPr>
        <w:pStyle w:val="TH"/>
      </w:pPr>
      <w:r>
        <w:object w:dxaOrig="3450" w:dyaOrig="3600" w14:anchorId="6D7EC476">
          <v:shape id="_x0000_i1029" type="#_x0000_t75" style="width:171.9pt;height:181.5pt" o:ole="">
            <v:imagedata r:id="rId23" o:title=""/>
          </v:shape>
          <o:OLEObject Type="Embed" ProgID="Visio.Drawing.15" ShapeID="_x0000_i1029" DrawAspect="Content" ObjectID="_1767185503" r:id="rId24"/>
        </w:object>
      </w:r>
    </w:p>
    <w:p w14:paraId="46112CC7" w14:textId="77777777" w:rsidR="007408AE" w:rsidRDefault="007408AE" w:rsidP="007408AE">
      <w:pPr>
        <w:pStyle w:val="TF"/>
      </w:pPr>
      <w:r>
        <w:t>Figure 5.2.1.2-5: Inheritance hierarchy for IOC Configurable5QISet</w:t>
      </w:r>
    </w:p>
    <w:p w14:paraId="1BEFA390" w14:textId="77777777" w:rsidR="007408AE" w:rsidRDefault="007408AE" w:rsidP="007408AE">
      <w:pPr>
        <w:pStyle w:val="TH"/>
      </w:pPr>
      <w:r>
        <w:object w:dxaOrig="3195" w:dyaOrig="3435" w14:anchorId="3343D25D">
          <v:shape id="_x0000_i1030" type="#_x0000_t75" style="width:159pt;height:172.2pt" o:ole="">
            <v:imagedata r:id="rId25" o:title=""/>
          </v:shape>
          <o:OLEObject Type="Embed" ProgID="Visio.Drawing.15" ShapeID="_x0000_i1030" DrawAspect="Content" ObjectID="_1767185504" r:id="rId26"/>
        </w:object>
      </w:r>
    </w:p>
    <w:p w14:paraId="536299E9" w14:textId="77777777" w:rsidR="007408AE" w:rsidRDefault="007408AE" w:rsidP="007408AE">
      <w:pPr>
        <w:pStyle w:val="TF"/>
      </w:pPr>
      <w:r>
        <w:t>Figure 5.2.1.2-6: Inheritance hierarchy for IOC FiveQiDscpMapping</w:t>
      </w:r>
    </w:p>
    <w:p w14:paraId="08B76E3E" w14:textId="77777777" w:rsidR="007408AE" w:rsidRDefault="007408AE" w:rsidP="007408AE">
      <w:pPr>
        <w:pStyle w:val="TH"/>
      </w:pPr>
      <w:r>
        <w:object w:dxaOrig="3195" w:dyaOrig="3390" w14:anchorId="4BE9F80D">
          <v:shape id="_x0000_i1031" type="#_x0000_t75" style="width:159pt;height:169.2pt" o:ole="">
            <v:imagedata r:id="rId27" o:title=""/>
          </v:shape>
          <o:OLEObject Type="Embed" ProgID="Visio.Drawing.15" ShapeID="_x0000_i1031" DrawAspect="Content" ObjectID="_1767185505" r:id="rId28"/>
        </w:object>
      </w:r>
    </w:p>
    <w:p w14:paraId="000CF7E6" w14:textId="77777777" w:rsidR="007408AE" w:rsidRDefault="007408AE" w:rsidP="007408AE">
      <w:pPr>
        <w:pStyle w:val="TF"/>
      </w:pPr>
      <w:r>
        <w:t>Figure 5.2.1.2-7: Inheritance hierarchy for predefined PCC rule modeling</w:t>
      </w:r>
    </w:p>
    <w:p w14:paraId="0C8EEEF3" w14:textId="77777777" w:rsidR="007408AE" w:rsidRDefault="007408AE" w:rsidP="007408AE">
      <w:pPr>
        <w:pStyle w:val="TH"/>
      </w:pPr>
      <w:r>
        <w:object w:dxaOrig="3195" w:dyaOrig="3390" w14:anchorId="69DDE263">
          <v:shape id="_x0000_i1032" type="#_x0000_t75" style="width:159pt;height:169.2pt" o:ole="">
            <v:imagedata r:id="rId29" o:title=""/>
          </v:shape>
          <o:OLEObject Type="Embed" ProgID="Visio.Drawing.15" ShapeID="_x0000_i1032" DrawAspect="Content" ObjectID="_1767185506" r:id="rId30"/>
        </w:object>
      </w:r>
    </w:p>
    <w:p w14:paraId="6271A330" w14:textId="77777777" w:rsidR="007408AE" w:rsidRDefault="007408AE" w:rsidP="007408AE">
      <w:pPr>
        <w:pStyle w:val="TF"/>
      </w:pPr>
      <w:r>
        <w:t>Figure 5.2.1.2-8: Inheritance hierarchy for IOC Dynamic5QISet</w:t>
      </w:r>
    </w:p>
    <w:p w14:paraId="3C8E57CD" w14:textId="77777777" w:rsidR="007408AE" w:rsidRDefault="007408AE" w:rsidP="007408AE">
      <w:pPr>
        <w:pStyle w:val="TH"/>
      </w:pPr>
      <w:r>
        <w:object w:dxaOrig="3313" w:dyaOrig="2413" w14:anchorId="0042DDBD">
          <v:shape id="_x0000_i1033" type="#_x0000_t75" style="width:166.2pt;height:121.2pt" o:ole="">
            <v:imagedata r:id="rId31" o:title=""/>
          </v:shape>
          <o:OLEObject Type="Embed" ProgID="Visio.Drawing.15" ShapeID="_x0000_i1033" DrawAspect="Content" ObjectID="_1767185507" r:id="rId32"/>
        </w:object>
      </w:r>
    </w:p>
    <w:p w14:paraId="3BCB224C" w14:textId="77777777" w:rsidR="007408AE" w:rsidRDefault="007408AE" w:rsidP="007408AE">
      <w:pPr>
        <w:pStyle w:val="TF"/>
      </w:pPr>
      <w:r>
        <w:t xml:space="preserve">Figure 5.2.1.2-9: Inheritance hierarchy for </w:t>
      </w:r>
      <w:proofErr w:type="spellStart"/>
      <w:r>
        <w:t>EcmConnectionInfo</w:t>
      </w:r>
      <w:proofErr w:type="spellEnd"/>
    </w:p>
    <w:p w14:paraId="7AEF9ABE" w14:textId="77777777" w:rsidR="007408AE" w:rsidRDefault="007408AE" w:rsidP="007408AE">
      <w:pPr>
        <w:pStyle w:val="TH"/>
      </w:pPr>
      <w:r>
        <w:object w:dxaOrig="2371" w:dyaOrig="2445" w14:anchorId="2041531C">
          <v:shape id="_x0000_i1034" type="#_x0000_t75" style="width:120pt;height:121.8pt" o:ole="">
            <v:imagedata r:id="rId33" o:title=""/>
          </v:shape>
          <o:OLEObject Type="Embed" ProgID="Word.Document.8" ShapeID="_x0000_i1034" DrawAspect="Content" ObjectID="_1767185508" r:id="rId34">
            <o:FieldCodes>\s</o:FieldCodes>
          </o:OLEObject>
        </w:object>
      </w:r>
    </w:p>
    <w:p w14:paraId="551062C2" w14:textId="77777777" w:rsidR="007408AE" w:rsidRDefault="007408AE" w:rsidP="007408AE">
      <w:pPr>
        <w:pStyle w:val="TF"/>
      </w:pPr>
      <w:r>
        <w:t xml:space="preserve">Figure 5.2.1.2-10: </w:t>
      </w:r>
      <w:proofErr w:type="spellStart"/>
      <w:r w:rsidRPr="00F26EE2">
        <w:t>FiveQICharacteristics</w:t>
      </w:r>
      <w:proofErr w:type="spellEnd"/>
      <w:r w:rsidRPr="00F26EE2">
        <w:t xml:space="preserve"> </w:t>
      </w:r>
      <w:r>
        <w:t>Inheritance</w:t>
      </w:r>
    </w:p>
    <w:p w14:paraId="6B2D88E3" w14:textId="77777777" w:rsidR="00024A53" w:rsidRDefault="00024A53" w:rsidP="00024A53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</w:p>
    <w:p w14:paraId="30797F33" w14:textId="77777777" w:rsidR="00024A53" w:rsidRDefault="00024A53" w:rsidP="00024A53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</w:p>
    <w:p w14:paraId="0F860273" w14:textId="53F56897" w:rsidR="00024A53" w:rsidRPr="0079795B" w:rsidRDefault="00024A53" w:rsidP="00024A53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smallCaps/>
          <w:color w:val="548DD4" w:themeColor="text2" w:themeTint="99"/>
          <w:sz w:val="28"/>
          <w:szCs w:val="32"/>
        </w:rPr>
      </w:pPr>
      <w:r w:rsidRPr="0079795B">
        <w:rPr>
          <w:rFonts w:ascii="Arial" w:hAnsi="Arial" w:cs="Arial"/>
          <w:smallCaps/>
          <w:color w:val="548DD4" w:themeColor="text2" w:themeTint="99"/>
          <w:sz w:val="28"/>
          <w:szCs w:val="32"/>
        </w:rPr>
        <w:t xml:space="preserve">*** END OF CHANGE </w:t>
      </w:r>
      <w:r>
        <w:rPr>
          <w:rFonts w:ascii="Arial" w:hAnsi="Arial" w:cs="Arial"/>
          <w:smallCaps/>
          <w:color w:val="548DD4" w:themeColor="text2" w:themeTint="99"/>
          <w:sz w:val="28"/>
          <w:szCs w:val="32"/>
        </w:rPr>
        <w:t>1</w:t>
      </w:r>
      <w:r w:rsidRPr="0079795B">
        <w:rPr>
          <w:rFonts w:ascii="Arial" w:hAnsi="Arial" w:cs="Arial"/>
          <w:smallCaps/>
          <w:color w:val="548DD4" w:themeColor="text2" w:themeTint="99"/>
          <w:sz w:val="28"/>
          <w:szCs w:val="32"/>
        </w:rPr>
        <w:t xml:space="preserve"> ***</w:t>
      </w:r>
    </w:p>
    <w:p w14:paraId="0C914854" w14:textId="77777777" w:rsidR="00725789" w:rsidRPr="00840331" w:rsidRDefault="00725789" w:rsidP="00725789"/>
    <w:p w14:paraId="3C90809A" w14:textId="1E17525E" w:rsidR="00725789" w:rsidRDefault="00725789" w:rsidP="00725789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 xml:space="preserve">*** START OF CHANGE </w:t>
      </w:r>
      <w:r w:rsidR="00024A53">
        <w:rPr>
          <w:rFonts w:ascii="Arial" w:hAnsi="Arial" w:cs="Arial"/>
          <w:color w:val="548DD4" w:themeColor="text2" w:themeTint="99"/>
          <w:sz w:val="28"/>
          <w:szCs w:val="32"/>
        </w:rPr>
        <w:t>2</w:t>
      </w:r>
      <w:r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0EA275BB" w14:textId="77777777" w:rsidR="00725789" w:rsidRPr="00A717EB" w:rsidRDefault="00725789" w:rsidP="00725789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>
        <w:rPr>
          <w:rFonts w:ascii="Arial" w:hAnsi="Arial" w:cs="Arial"/>
          <w:color w:val="548DD4" w:themeColor="text2" w:themeTint="99"/>
          <w:sz w:val="28"/>
          <w:szCs w:val="32"/>
        </w:rPr>
        <w:t>*** OpenAPI/TS28541_5GcNrm.yaml</w:t>
      </w: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5100D68E" w14:textId="77777777" w:rsidR="00AA4E4A" w:rsidRPr="00EB2C29" w:rsidRDefault="00AA4E4A" w:rsidP="00AA4E4A">
      <w:pPr>
        <w:pStyle w:val="Heading2"/>
        <w:rPr>
          <w:lang w:eastAsia="zh-CN"/>
        </w:rPr>
      </w:pPr>
      <w:r w:rsidRPr="00EB2C29">
        <w:rPr>
          <w:lang w:eastAsia="zh-CN"/>
        </w:rPr>
        <w:t>G.4.3</w:t>
      </w:r>
      <w:r w:rsidRPr="00EB2C29">
        <w:rPr>
          <w:lang w:eastAsia="zh-CN"/>
        </w:rPr>
        <w:tab/>
        <w:t xml:space="preserve">OpenAPI document </w:t>
      </w:r>
      <w:r w:rsidRPr="00EB2C29">
        <w:rPr>
          <w:rFonts w:ascii="Courier" w:eastAsia="MS Mincho" w:hAnsi="Courier"/>
          <w:szCs w:val="16"/>
        </w:rPr>
        <w:t>"</w:t>
      </w:r>
      <w:r w:rsidRPr="00392113">
        <w:rPr>
          <w:rFonts w:ascii="Courier" w:eastAsia="MS Mincho" w:hAnsi="Courier"/>
          <w:szCs w:val="16"/>
        </w:rPr>
        <w:t>TS28541_5G</w:t>
      </w:r>
      <w:r w:rsidRPr="00EB2C29">
        <w:rPr>
          <w:rFonts w:ascii="Courier" w:eastAsia="MS Mincho" w:hAnsi="Courier"/>
          <w:szCs w:val="16"/>
        </w:rPr>
        <w:t>cNrm.yaml"</w:t>
      </w:r>
    </w:p>
    <w:p w14:paraId="3D88FD1A" w14:textId="77777777" w:rsidR="00725789" w:rsidRDefault="00725789" w:rsidP="00725789">
      <w:pPr>
        <w:pStyle w:val="PL"/>
      </w:pPr>
      <w:r>
        <w:t>openapi: 3.0.1</w:t>
      </w:r>
    </w:p>
    <w:p w14:paraId="4B629E05" w14:textId="77777777" w:rsidR="00725789" w:rsidRDefault="00725789" w:rsidP="00725789">
      <w:pPr>
        <w:pStyle w:val="PL"/>
      </w:pPr>
      <w:r>
        <w:t>info:</w:t>
      </w:r>
    </w:p>
    <w:p w14:paraId="2154FBE9" w14:textId="77777777" w:rsidR="00725789" w:rsidRDefault="00725789" w:rsidP="00725789">
      <w:pPr>
        <w:pStyle w:val="PL"/>
      </w:pPr>
      <w:r>
        <w:t xml:space="preserve">  title: 3GPP 5GC NRM</w:t>
      </w:r>
    </w:p>
    <w:p w14:paraId="5450E82B" w14:textId="77777777" w:rsidR="00725789" w:rsidRDefault="00725789" w:rsidP="00725789">
      <w:pPr>
        <w:pStyle w:val="PL"/>
      </w:pPr>
      <w:r>
        <w:t xml:space="preserve">  version: 17.13.0</w:t>
      </w:r>
    </w:p>
    <w:p w14:paraId="3EE7A13F" w14:textId="77777777" w:rsidR="00725789" w:rsidRDefault="00725789" w:rsidP="00725789">
      <w:pPr>
        <w:pStyle w:val="PL"/>
      </w:pPr>
      <w:r>
        <w:t xml:space="preserve">  description: &gt;-</w:t>
      </w:r>
    </w:p>
    <w:p w14:paraId="5721CFBE" w14:textId="77777777" w:rsidR="00725789" w:rsidRDefault="00725789" w:rsidP="00725789">
      <w:pPr>
        <w:pStyle w:val="PL"/>
      </w:pPr>
      <w:r>
        <w:t xml:space="preserve">    OAS 3.0.1 specification of the 5GC NRM</w:t>
      </w:r>
    </w:p>
    <w:p w14:paraId="472B8E67" w14:textId="77777777" w:rsidR="00725789" w:rsidRDefault="00725789" w:rsidP="00725789">
      <w:pPr>
        <w:pStyle w:val="PL"/>
      </w:pPr>
      <w:r>
        <w:t xml:space="preserve">    © 2023, 3GPP Organizational Partners (ARIB, ATIS, CCSA, ETSI, TSDSI, TTA, TTC).</w:t>
      </w:r>
    </w:p>
    <w:p w14:paraId="6D02F236" w14:textId="77777777" w:rsidR="00725789" w:rsidRDefault="00725789" w:rsidP="00725789">
      <w:pPr>
        <w:pStyle w:val="PL"/>
      </w:pPr>
      <w:r>
        <w:t xml:space="preserve">    All rights reserved.</w:t>
      </w:r>
    </w:p>
    <w:p w14:paraId="2512F7EE" w14:textId="77777777" w:rsidR="00725789" w:rsidRDefault="00725789" w:rsidP="00725789">
      <w:pPr>
        <w:pStyle w:val="PL"/>
      </w:pPr>
      <w:r>
        <w:t>externalDocs:</w:t>
      </w:r>
    </w:p>
    <w:p w14:paraId="63BE381B" w14:textId="77777777" w:rsidR="00725789" w:rsidRDefault="00725789" w:rsidP="00725789">
      <w:pPr>
        <w:pStyle w:val="PL"/>
      </w:pPr>
      <w:r>
        <w:t xml:space="preserve">  description: 3GPP TS 28.541; 5G NRM, 5GC NRM</w:t>
      </w:r>
    </w:p>
    <w:p w14:paraId="137B4B10" w14:textId="77777777" w:rsidR="00725789" w:rsidRDefault="00725789" w:rsidP="00725789">
      <w:pPr>
        <w:pStyle w:val="PL"/>
      </w:pPr>
      <w:r>
        <w:t xml:space="preserve">  url: http://www.3gpp.org/ftp/Specs/archive/28_series/28.541/</w:t>
      </w:r>
    </w:p>
    <w:p w14:paraId="7BFB63D3" w14:textId="77777777" w:rsidR="00725789" w:rsidRDefault="00725789" w:rsidP="00725789">
      <w:pPr>
        <w:pStyle w:val="PL"/>
      </w:pPr>
      <w:r>
        <w:t>paths: {}</w:t>
      </w:r>
    </w:p>
    <w:p w14:paraId="76318CA3" w14:textId="77777777" w:rsidR="00725789" w:rsidRDefault="00725789" w:rsidP="00725789">
      <w:pPr>
        <w:pStyle w:val="PL"/>
      </w:pPr>
      <w:r>
        <w:t>components:</w:t>
      </w:r>
    </w:p>
    <w:p w14:paraId="65ED3423" w14:textId="77777777" w:rsidR="00725789" w:rsidRDefault="00725789" w:rsidP="00725789">
      <w:pPr>
        <w:pStyle w:val="PL"/>
      </w:pPr>
      <w:r>
        <w:t xml:space="preserve">  schemas:</w:t>
      </w:r>
    </w:p>
    <w:p w14:paraId="57F60458" w14:textId="77777777" w:rsidR="00725789" w:rsidRDefault="00725789" w:rsidP="00725789">
      <w:pPr>
        <w:pStyle w:val="PL"/>
      </w:pPr>
    </w:p>
    <w:p w14:paraId="141197D0" w14:textId="77777777" w:rsidR="00725789" w:rsidRDefault="00725789" w:rsidP="00725789">
      <w:pPr>
        <w:pStyle w:val="PL"/>
      </w:pPr>
      <w:r>
        <w:t>#-------- Definition of types-----------------------------------------------------</w:t>
      </w:r>
    </w:p>
    <w:p w14:paraId="01F9B300" w14:textId="77777777" w:rsidR="00725789" w:rsidRDefault="00725789" w:rsidP="00725789">
      <w:pPr>
        <w:pStyle w:val="PL"/>
      </w:pPr>
    </w:p>
    <w:p w14:paraId="6354AF76" w14:textId="77777777" w:rsidR="00725789" w:rsidRDefault="00725789" w:rsidP="00725789">
      <w:pPr>
        <w:pStyle w:val="PL"/>
      </w:pPr>
      <w:r>
        <w:t xml:space="preserve">    AmfIdentifier:</w:t>
      </w:r>
    </w:p>
    <w:p w14:paraId="42DC1F01" w14:textId="77777777" w:rsidR="00725789" w:rsidRDefault="00725789" w:rsidP="00725789">
      <w:pPr>
        <w:pStyle w:val="PL"/>
      </w:pPr>
      <w:r>
        <w:t xml:space="preserve">      type: object</w:t>
      </w:r>
    </w:p>
    <w:p w14:paraId="119E51BE" w14:textId="77777777" w:rsidR="00725789" w:rsidRDefault="00725789" w:rsidP="00725789">
      <w:pPr>
        <w:pStyle w:val="PL"/>
      </w:pPr>
      <w:r>
        <w:t xml:space="preserve">      description: 'AmfIdentifier comprise of amfRegionId, amfSetId and amfPointer'</w:t>
      </w:r>
    </w:p>
    <w:p w14:paraId="01B29A7A" w14:textId="77777777" w:rsidR="00725789" w:rsidRDefault="00725789" w:rsidP="00725789">
      <w:pPr>
        <w:pStyle w:val="PL"/>
      </w:pPr>
      <w:r>
        <w:t xml:space="preserve">      properties:</w:t>
      </w:r>
    </w:p>
    <w:p w14:paraId="3BDCF37E" w14:textId="77777777" w:rsidR="00725789" w:rsidRDefault="00725789" w:rsidP="00725789">
      <w:pPr>
        <w:pStyle w:val="PL"/>
      </w:pPr>
      <w:r>
        <w:t xml:space="preserve">        amfRegionId:</w:t>
      </w:r>
    </w:p>
    <w:p w14:paraId="2675F2F5" w14:textId="77777777" w:rsidR="00725789" w:rsidRDefault="00725789" w:rsidP="00725789">
      <w:pPr>
        <w:pStyle w:val="PL"/>
      </w:pPr>
      <w:r>
        <w:t xml:space="preserve">          $ref: '#/components/schemas/AmfRegionId'</w:t>
      </w:r>
    </w:p>
    <w:p w14:paraId="15F664BE" w14:textId="77777777" w:rsidR="00725789" w:rsidRDefault="00725789" w:rsidP="00725789">
      <w:pPr>
        <w:pStyle w:val="PL"/>
      </w:pPr>
      <w:r>
        <w:lastRenderedPageBreak/>
        <w:t xml:space="preserve">        amfSetId:</w:t>
      </w:r>
    </w:p>
    <w:p w14:paraId="2883884B" w14:textId="77777777" w:rsidR="00725789" w:rsidRDefault="00725789" w:rsidP="00725789">
      <w:pPr>
        <w:pStyle w:val="PL"/>
      </w:pPr>
      <w:r>
        <w:t xml:space="preserve">          $ref: '#/components/schemas/AmfSetId'</w:t>
      </w:r>
    </w:p>
    <w:p w14:paraId="591072B9" w14:textId="77777777" w:rsidR="00725789" w:rsidRDefault="00725789" w:rsidP="00725789">
      <w:pPr>
        <w:pStyle w:val="PL"/>
      </w:pPr>
      <w:r>
        <w:t xml:space="preserve">        amfPointer:</w:t>
      </w:r>
    </w:p>
    <w:p w14:paraId="670DF600" w14:textId="77777777" w:rsidR="00725789" w:rsidRDefault="00725789" w:rsidP="00725789">
      <w:pPr>
        <w:pStyle w:val="PL"/>
      </w:pPr>
      <w:r>
        <w:t xml:space="preserve">          $ref: '#/components/schemas/AmfPointer'</w:t>
      </w:r>
    </w:p>
    <w:p w14:paraId="1DA35331" w14:textId="77777777" w:rsidR="00725789" w:rsidRDefault="00725789" w:rsidP="00725789">
      <w:pPr>
        <w:pStyle w:val="PL"/>
      </w:pPr>
      <w:r>
        <w:t xml:space="preserve">    AmfRegionId:</w:t>
      </w:r>
    </w:p>
    <w:p w14:paraId="1DBB3593" w14:textId="77777777" w:rsidR="00725789" w:rsidRDefault="00725789" w:rsidP="00725789">
      <w:pPr>
        <w:pStyle w:val="PL"/>
      </w:pPr>
      <w:r>
        <w:t xml:space="preserve">      type: integer</w:t>
      </w:r>
    </w:p>
    <w:p w14:paraId="320319C7" w14:textId="77777777" w:rsidR="00725789" w:rsidRDefault="00725789" w:rsidP="00725789">
      <w:pPr>
        <w:pStyle w:val="PL"/>
      </w:pPr>
      <w:r>
        <w:t xml:space="preserve">      description: AmfRegionId is defined in TS 23.003</w:t>
      </w:r>
    </w:p>
    <w:p w14:paraId="3C00A4CF" w14:textId="77777777" w:rsidR="00725789" w:rsidRDefault="00725789" w:rsidP="00725789">
      <w:pPr>
        <w:pStyle w:val="PL"/>
      </w:pPr>
      <w:r>
        <w:t xml:space="preserve">      maximum: 255</w:t>
      </w:r>
    </w:p>
    <w:p w14:paraId="7FBF77E8" w14:textId="77777777" w:rsidR="00725789" w:rsidRDefault="00725789" w:rsidP="00725789">
      <w:pPr>
        <w:pStyle w:val="PL"/>
      </w:pPr>
      <w:r>
        <w:t xml:space="preserve">    AmfSetId:</w:t>
      </w:r>
    </w:p>
    <w:p w14:paraId="6F67EFE5" w14:textId="77777777" w:rsidR="00725789" w:rsidRDefault="00725789" w:rsidP="00725789">
      <w:pPr>
        <w:pStyle w:val="PL"/>
      </w:pPr>
      <w:r>
        <w:t xml:space="preserve">      type: string</w:t>
      </w:r>
    </w:p>
    <w:p w14:paraId="016B24B3" w14:textId="77777777" w:rsidR="00725789" w:rsidRDefault="00725789" w:rsidP="00725789">
      <w:pPr>
        <w:pStyle w:val="PL"/>
      </w:pPr>
      <w:r>
        <w:t xml:space="preserve">      description: AmfSetId is defined in TS 23.003</w:t>
      </w:r>
    </w:p>
    <w:p w14:paraId="066B87ED" w14:textId="77777777" w:rsidR="00725789" w:rsidRDefault="00725789" w:rsidP="00725789">
      <w:pPr>
        <w:pStyle w:val="PL"/>
      </w:pPr>
      <w:r>
        <w:t xml:space="preserve">      maximum: 1023</w:t>
      </w:r>
    </w:p>
    <w:p w14:paraId="664A389B" w14:textId="77777777" w:rsidR="00725789" w:rsidRDefault="00725789" w:rsidP="00725789">
      <w:pPr>
        <w:pStyle w:val="PL"/>
      </w:pPr>
      <w:r>
        <w:t xml:space="preserve">    AmfPointer:</w:t>
      </w:r>
    </w:p>
    <w:p w14:paraId="486A8FC5" w14:textId="77777777" w:rsidR="00725789" w:rsidRDefault="00725789" w:rsidP="00725789">
      <w:pPr>
        <w:pStyle w:val="PL"/>
      </w:pPr>
      <w:r>
        <w:t xml:space="preserve">      type: integer</w:t>
      </w:r>
    </w:p>
    <w:p w14:paraId="3B1A6404" w14:textId="77777777" w:rsidR="00725789" w:rsidRDefault="00725789" w:rsidP="00725789">
      <w:pPr>
        <w:pStyle w:val="PL"/>
      </w:pPr>
      <w:r>
        <w:t xml:space="preserve">      description: AmfPointer is defined in TS 23.003</w:t>
      </w:r>
    </w:p>
    <w:p w14:paraId="7E7BB30F" w14:textId="77777777" w:rsidR="00725789" w:rsidRDefault="00725789" w:rsidP="00725789">
      <w:pPr>
        <w:pStyle w:val="PL"/>
      </w:pPr>
      <w:r>
        <w:t xml:space="preserve">      maximum: 63</w:t>
      </w:r>
    </w:p>
    <w:p w14:paraId="6A913CD5" w14:textId="77777777" w:rsidR="00725789" w:rsidRDefault="00725789" w:rsidP="00725789">
      <w:pPr>
        <w:pStyle w:val="PL"/>
      </w:pPr>
      <w:r>
        <w:t xml:space="preserve">    IpEndPoint:</w:t>
      </w:r>
    </w:p>
    <w:p w14:paraId="60D7B748" w14:textId="77777777" w:rsidR="00725789" w:rsidRDefault="00725789" w:rsidP="00725789">
      <w:pPr>
        <w:pStyle w:val="PL"/>
      </w:pPr>
      <w:r>
        <w:t xml:space="preserve">      type: object</w:t>
      </w:r>
    </w:p>
    <w:p w14:paraId="4E9F2151" w14:textId="77777777" w:rsidR="00725789" w:rsidRDefault="00725789" w:rsidP="00725789">
      <w:pPr>
        <w:pStyle w:val="PL"/>
      </w:pPr>
      <w:r>
        <w:t xml:space="preserve">      properties:</w:t>
      </w:r>
    </w:p>
    <w:p w14:paraId="49CE0A4D" w14:textId="77777777" w:rsidR="00725789" w:rsidRDefault="00725789" w:rsidP="00725789">
      <w:pPr>
        <w:pStyle w:val="PL"/>
      </w:pPr>
      <w:r>
        <w:t xml:space="preserve">        ipv4Address:</w:t>
      </w:r>
    </w:p>
    <w:p w14:paraId="006DF8B4" w14:textId="77777777" w:rsidR="00725789" w:rsidRDefault="00725789" w:rsidP="00725789">
      <w:pPr>
        <w:pStyle w:val="PL"/>
      </w:pPr>
      <w:r>
        <w:t xml:space="preserve">          $ref: 'TS28623_ComDefs.yaml#/components/schemas/Ipv4Addr'</w:t>
      </w:r>
    </w:p>
    <w:p w14:paraId="15EAC4DF" w14:textId="77777777" w:rsidR="00725789" w:rsidRDefault="00725789" w:rsidP="00725789">
      <w:pPr>
        <w:pStyle w:val="PL"/>
      </w:pPr>
      <w:r>
        <w:t xml:space="preserve">        ipv6Address:</w:t>
      </w:r>
    </w:p>
    <w:p w14:paraId="6A8F4A52" w14:textId="77777777" w:rsidR="00725789" w:rsidRDefault="00725789" w:rsidP="00725789">
      <w:pPr>
        <w:pStyle w:val="PL"/>
      </w:pPr>
      <w:r>
        <w:t xml:space="preserve">          $ref: 'TS28623_ComDefs.yaml#/components/schemas/Ipv6Addr'</w:t>
      </w:r>
    </w:p>
    <w:p w14:paraId="162310AF" w14:textId="77777777" w:rsidR="00725789" w:rsidRDefault="00725789" w:rsidP="00725789">
      <w:pPr>
        <w:pStyle w:val="PL"/>
      </w:pPr>
      <w:r>
        <w:t xml:space="preserve">        ipv6Prefix:</w:t>
      </w:r>
    </w:p>
    <w:p w14:paraId="5A43C01F" w14:textId="77777777" w:rsidR="00725789" w:rsidRDefault="00725789" w:rsidP="00725789">
      <w:pPr>
        <w:pStyle w:val="PL"/>
      </w:pPr>
      <w:r>
        <w:t xml:space="preserve">          $ref: 'TS28623_ComDefs.yaml#/components/schemas/Ipv6Prefix'</w:t>
      </w:r>
    </w:p>
    <w:p w14:paraId="742E4817" w14:textId="77777777" w:rsidR="00725789" w:rsidRDefault="00725789" w:rsidP="00725789">
      <w:pPr>
        <w:pStyle w:val="PL"/>
      </w:pPr>
      <w:r>
        <w:t xml:space="preserve">        transport:</w:t>
      </w:r>
    </w:p>
    <w:p w14:paraId="2E908A99" w14:textId="77777777" w:rsidR="00725789" w:rsidRDefault="00725789" w:rsidP="00725789">
      <w:pPr>
        <w:pStyle w:val="PL"/>
      </w:pPr>
      <w:r>
        <w:t xml:space="preserve">          $ref: 'TS28623_GenericNrm.yaml#/components/schemas/TransportProtocol'</w:t>
      </w:r>
    </w:p>
    <w:p w14:paraId="7A21ED50" w14:textId="77777777" w:rsidR="00725789" w:rsidRDefault="00725789" w:rsidP="00725789">
      <w:pPr>
        <w:pStyle w:val="PL"/>
      </w:pPr>
      <w:r>
        <w:t xml:space="preserve">        port:</w:t>
      </w:r>
    </w:p>
    <w:p w14:paraId="029A1F2F" w14:textId="77777777" w:rsidR="00725789" w:rsidRDefault="00725789" w:rsidP="00725789">
      <w:pPr>
        <w:pStyle w:val="PL"/>
      </w:pPr>
      <w:r>
        <w:t xml:space="preserve">          type: integer</w:t>
      </w:r>
    </w:p>
    <w:p w14:paraId="6DAB1122" w14:textId="77777777" w:rsidR="00725789" w:rsidRDefault="00725789" w:rsidP="00725789">
      <w:pPr>
        <w:pStyle w:val="PL"/>
      </w:pPr>
      <w:r>
        <w:t xml:space="preserve">    NFProfileList:</w:t>
      </w:r>
    </w:p>
    <w:p w14:paraId="56BD34FF" w14:textId="77777777" w:rsidR="00725789" w:rsidRDefault="00725789" w:rsidP="00725789">
      <w:pPr>
        <w:pStyle w:val="PL"/>
      </w:pPr>
      <w:r>
        <w:t xml:space="preserve">      type: array</w:t>
      </w:r>
    </w:p>
    <w:p w14:paraId="33A6FDEB" w14:textId="77777777" w:rsidR="00725789" w:rsidRDefault="00725789" w:rsidP="00725789">
      <w:pPr>
        <w:pStyle w:val="PL"/>
      </w:pPr>
      <w:r>
        <w:t xml:space="preserve">      description: List of NF profile</w:t>
      </w:r>
    </w:p>
    <w:p w14:paraId="2867EDB3" w14:textId="77777777" w:rsidR="00725789" w:rsidRDefault="00725789" w:rsidP="00725789">
      <w:pPr>
        <w:pStyle w:val="PL"/>
      </w:pPr>
      <w:r>
        <w:t xml:space="preserve">      items:</w:t>
      </w:r>
    </w:p>
    <w:p w14:paraId="3616B0E3" w14:textId="77777777" w:rsidR="00725789" w:rsidRDefault="00725789" w:rsidP="00725789">
      <w:pPr>
        <w:pStyle w:val="PL"/>
      </w:pPr>
      <w:r>
        <w:t xml:space="preserve">        $ref: '#/components/schemas/NFProfile'</w:t>
      </w:r>
    </w:p>
    <w:p w14:paraId="1F8CCB89" w14:textId="77777777" w:rsidR="00725789" w:rsidRDefault="00725789" w:rsidP="00725789">
      <w:pPr>
        <w:pStyle w:val="PL"/>
      </w:pPr>
      <w:r>
        <w:t xml:space="preserve">    NFProfile:</w:t>
      </w:r>
    </w:p>
    <w:p w14:paraId="7768FCCA" w14:textId="77777777" w:rsidR="00725789" w:rsidRDefault="00725789" w:rsidP="00725789">
      <w:pPr>
        <w:pStyle w:val="PL"/>
      </w:pPr>
      <w:r>
        <w:t xml:space="preserve">      type: object</w:t>
      </w:r>
    </w:p>
    <w:p w14:paraId="11B6D02A" w14:textId="77777777" w:rsidR="00725789" w:rsidRDefault="00725789" w:rsidP="00725789">
      <w:pPr>
        <w:pStyle w:val="PL"/>
      </w:pPr>
      <w:r>
        <w:t xml:space="preserve">      description: 'NF profile stored in NRF, defined in TS 29.510'</w:t>
      </w:r>
    </w:p>
    <w:p w14:paraId="2D5C9B9F" w14:textId="77777777" w:rsidR="00725789" w:rsidRDefault="00725789" w:rsidP="00725789">
      <w:pPr>
        <w:pStyle w:val="PL"/>
      </w:pPr>
      <w:r>
        <w:t xml:space="preserve">      properties:</w:t>
      </w:r>
    </w:p>
    <w:p w14:paraId="54CAFDB9" w14:textId="77777777" w:rsidR="00725789" w:rsidRDefault="00725789" w:rsidP="00725789">
      <w:pPr>
        <w:pStyle w:val="PL"/>
      </w:pPr>
      <w:r>
        <w:t xml:space="preserve">        nFInstanceId:</w:t>
      </w:r>
    </w:p>
    <w:p w14:paraId="0A748FAE" w14:textId="77777777" w:rsidR="00725789" w:rsidRDefault="00725789" w:rsidP="00725789">
      <w:pPr>
        <w:pStyle w:val="PL"/>
      </w:pPr>
      <w:r>
        <w:t xml:space="preserve">          type: string</w:t>
      </w:r>
    </w:p>
    <w:p w14:paraId="34B8C826" w14:textId="77777777" w:rsidR="00725789" w:rsidRDefault="00725789" w:rsidP="00725789">
      <w:pPr>
        <w:pStyle w:val="PL"/>
      </w:pPr>
      <w:r>
        <w:t xml:space="preserve">          description: uuid of NF instance</w:t>
      </w:r>
    </w:p>
    <w:p w14:paraId="2FE32DA7" w14:textId="77777777" w:rsidR="00725789" w:rsidRDefault="00725789" w:rsidP="00725789">
      <w:pPr>
        <w:pStyle w:val="PL"/>
      </w:pPr>
      <w:r>
        <w:t xml:space="preserve">        nFType:</w:t>
      </w:r>
    </w:p>
    <w:p w14:paraId="395B1CF6" w14:textId="77777777" w:rsidR="00725789" w:rsidRDefault="00725789" w:rsidP="00725789">
      <w:pPr>
        <w:pStyle w:val="PL"/>
      </w:pPr>
      <w:r>
        <w:t xml:space="preserve">          $ref: 'TS28623_GenericNrm.yaml#/components/schemas/NFType'</w:t>
      </w:r>
    </w:p>
    <w:p w14:paraId="7772D32B" w14:textId="77777777" w:rsidR="00725789" w:rsidRDefault="00725789" w:rsidP="00725789">
      <w:pPr>
        <w:pStyle w:val="PL"/>
      </w:pPr>
      <w:r>
        <w:t xml:space="preserve">        nFStatus:</w:t>
      </w:r>
    </w:p>
    <w:p w14:paraId="0B1C159B" w14:textId="77777777" w:rsidR="00725789" w:rsidRDefault="00725789" w:rsidP="00725789">
      <w:pPr>
        <w:pStyle w:val="PL"/>
      </w:pPr>
      <w:r>
        <w:t xml:space="preserve">          $ref: '#/components/schemas/NFStatus'</w:t>
      </w:r>
    </w:p>
    <w:p w14:paraId="4F758DE2" w14:textId="77777777" w:rsidR="00725789" w:rsidRDefault="00725789" w:rsidP="00725789">
      <w:pPr>
        <w:pStyle w:val="PL"/>
      </w:pPr>
      <w:r>
        <w:t xml:space="preserve">        plmn:</w:t>
      </w:r>
    </w:p>
    <w:p w14:paraId="6BD1083E" w14:textId="77777777" w:rsidR="00725789" w:rsidRDefault="00725789" w:rsidP="00725789">
      <w:pPr>
        <w:pStyle w:val="PL"/>
      </w:pPr>
      <w:r>
        <w:t xml:space="preserve">          $ref: 'TS28623_ComDefs.yaml#/components/schemas/PlmnId'</w:t>
      </w:r>
    </w:p>
    <w:p w14:paraId="4D361700" w14:textId="77777777" w:rsidR="00725789" w:rsidRDefault="00725789" w:rsidP="00725789">
      <w:pPr>
        <w:pStyle w:val="PL"/>
      </w:pPr>
      <w:r>
        <w:t xml:space="preserve">        sNssais:</w:t>
      </w:r>
    </w:p>
    <w:p w14:paraId="2F1D4B2B" w14:textId="77777777" w:rsidR="00725789" w:rsidRDefault="00725789" w:rsidP="00725789">
      <w:pPr>
        <w:pStyle w:val="PL"/>
      </w:pPr>
      <w:r>
        <w:t xml:space="preserve">          $ref: 'TS28541_NrNrm.yaml#/components/schemas/Snssai'</w:t>
      </w:r>
    </w:p>
    <w:p w14:paraId="11D9873E" w14:textId="77777777" w:rsidR="00725789" w:rsidRDefault="00725789" w:rsidP="00725789">
      <w:pPr>
        <w:pStyle w:val="PL"/>
      </w:pPr>
      <w:r>
        <w:t xml:space="preserve">        fqdn:</w:t>
      </w:r>
    </w:p>
    <w:p w14:paraId="61260819" w14:textId="77777777" w:rsidR="00725789" w:rsidRDefault="00725789" w:rsidP="00725789">
      <w:pPr>
        <w:pStyle w:val="PL"/>
      </w:pPr>
      <w:r>
        <w:t xml:space="preserve">          $ref: 'TS28623_ComDefs.yaml#/components/schemas/Fqdn'</w:t>
      </w:r>
    </w:p>
    <w:p w14:paraId="0B11983A" w14:textId="77777777" w:rsidR="00725789" w:rsidRDefault="00725789" w:rsidP="00725789">
      <w:pPr>
        <w:pStyle w:val="PL"/>
      </w:pPr>
      <w:r>
        <w:t xml:space="preserve">        interPlmnFqdn:</w:t>
      </w:r>
    </w:p>
    <w:p w14:paraId="3D09A730" w14:textId="77777777" w:rsidR="00725789" w:rsidRDefault="00725789" w:rsidP="00725789">
      <w:pPr>
        <w:pStyle w:val="PL"/>
      </w:pPr>
      <w:r>
        <w:t xml:space="preserve">          $ref: 'TS28623_ComDefs.yaml#/components/schemas/Fqdn'</w:t>
      </w:r>
    </w:p>
    <w:p w14:paraId="365FA62B" w14:textId="77777777" w:rsidR="00725789" w:rsidRDefault="00725789" w:rsidP="00725789">
      <w:pPr>
        <w:pStyle w:val="PL"/>
      </w:pPr>
      <w:r>
        <w:t xml:space="preserve">        nfServices:</w:t>
      </w:r>
    </w:p>
    <w:p w14:paraId="0E768F46" w14:textId="77777777" w:rsidR="00725789" w:rsidRDefault="00725789" w:rsidP="00725789">
      <w:pPr>
        <w:pStyle w:val="PL"/>
      </w:pPr>
      <w:r>
        <w:t xml:space="preserve">          type: array</w:t>
      </w:r>
    </w:p>
    <w:p w14:paraId="75632720" w14:textId="77777777" w:rsidR="00725789" w:rsidRDefault="00725789" w:rsidP="00725789">
      <w:pPr>
        <w:pStyle w:val="PL"/>
      </w:pPr>
      <w:r>
        <w:t xml:space="preserve">          items:</w:t>
      </w:r>
    </w:p>
    <w:p w14:paraId="77E0E764" w14:textId="77777777" w:rsidR="00725789" w:rsidRDefault="00725789" w:rsidP="00725789">
      <w:pPr>
        <w:pStyle w:val="PL"/>
      </w:pPr>
      <w:r>
        <w:t xml:space="preserve">            $ref: '#/components/schemas/NFService'</w:t>
      </w:r>
    </w:p>
    <w:p w14:paraId="0A19CF68" w14:textId="77777777" w:rsidR="00725789" w:rsidRDefault="00725789" w:rsidP="00725789">
      <w:pPr>
        <w:pStyle w:val="PL"/>
      </w:pPr>
      <w:r>
        <w:t xml:space="preserve">    NFService:</w:t>
      </w:r>
    </w:p>
    <w:p w14:paraId="1B3687CC" w14:textId="77777777" w:rsidR="00725789" w:rsidRDefault="00725789" w:rsidP="00725789">
      <w:pPr>
        <w:pStyle w:val="PL"/>
      </w:pPr>
      <w:r>
        <w:t xml:space="preserve">      type: object</w:t>
      </w:r>
    </w:p>
    <w:p w14:paraId="16046DBC" w14:textId="77777777" w:rsidR="00725789" w:rsidRDefault="00725789" w:rsidP="00725789">
      <w:pPr>
        <w:pStyle w:val="PL"/>
      </w:pPr>
      <w:r>
        <w:t xml:space="preserve">      description: NF Service is defined in TS 29.510</w:t>
      </w:r>
    </w:p>
    <w:p w14:paraId="42F289DB" w14:textId="77777777" w:rsidR="00725789" w:rsidRDefault="00725789" w:rsidP="00725789">
      <w:pPr>
        <w:pStyle w:val="PL"/>
      </w:pPr>
      <w:r>
        <w:t xml:space="preserve">      properties:</w:t>
      </w:r>
    </w:p>
    <w:p w14:paraId="6D9F781D" w14:textId="77777777" w:rsidR="00725789" w:rsidRDefault="00725789" w:rsidP="00725789">
      <w:pPr>
        <w:pStyle w:val="PL"/>
      </w:pPr>
      <w:r>
        <w:t xml:space="preserve">        serviceInstanceId:</w:t>
      </w:r>
    </w:p>
    <w:p w14:paraId="19CFDD69" w14:textId="77777777" w:rsidR="00725789" w:rsidRDefault="00725789" w:rsidP="00725789">
      <w:pPr>
        <w:pStyle w:val="PL"/>
      </w:pPr>
      <w:r>
        <w:t xml:space="preserve">          type: string</w:t>
      </w:r>
    </w:p>
    <w:p w14:paraId="566DB5C6" w14:textId="77777777" w:rsidR="00725789" w:rsidRDefault="00725789" w:rsidP="00725789">
      <w:pPr>
        <w:pStyle w:val="PL"/>
      </w:pPr>
      <w:r>
        <w:t xml:space="preserve">        serviceName:</w:t>
      </w:r>
    </w:p>
    <w:p w14:paraId="49E34259" w14:textId="77777777" w:rsidR="00725789" w:rsidRDefault="00725789" w:rsidP="00725789">
      <w:pPr>
        <w:pStyle w:val="PL"/>
      </w:pPr>
      <w:r>
        <w:t xml:space="preserve">          type: string</w:t>
      </w:r>
    </w:p>
    <w:p w14:paraId="2E752CDF" w14:textId="77777777" w:rsidR="00725789" w:rsidRDefault="00725789" w:rsidP="00725789">
      <w:pPr>
        <w:pStyle w:val="PL"/>
      </w:pPr>
      <w:r>
        <w:t xml:space="preserve">        version:</w:t>
      </w:r>
    </w:p>
    <w:p w14:paraId="60472700" w14:textId="77777777" w:rsidR="00725789" w:rsidRDefault="00725789" w:rsidP="00725789">
      <w:pPr>
        <w:pStyle w:val="PL"/>
      </w:pPr>
      <w:r>
        <w:t xml:space="preserve">          type: string</w:t>
      </w:r>
    </w:p>
    <w:p w14:paraId="24B0097D" w14:textId="77777777" w:rsidR="00725789" w:rsidRDefault="00725789" w:rsidP="00725789">
      <w:pPr>
        <w:pStyle w:val="PL"/>
      </w:pPr>
      <w:r>
        <w:t xml:space="preserve">        schema:</w:t>
      </w:r>
    </w:p>
    <w:p w14:paraId="1068B5C3" w14:textId="77777777" w:rsidR="00725789" w:rsidRDefault="00725789" w:rsidP="00725789">
      <w:pPr>
        <w:pStyle w:val="PL"/>
      </w:pPr>
      <w:r>
        <w:t xml:space="preserve">          type: string</w:t>
      </w:r>
    </w:p>
    <w:p w14:paraId="1C11B9E8" w14:textId="77777777" w:rsidR="00725789" w:rsidRDefault="00725789" w:rsidP="00725789">
      <w:pPr>
        <w:pStyle w:val="PL"/>
      </w:pPr>
      <w:r>
        <w:t xml:space="preserve">        fqdn:</w:t>
      </w:r>
    </w:p>
    <w:p w14:paraId="6F15B85E" w14:textId="77777777" w:rsidR="00725789" w:rsidRDefault="00725789" w:rsidP="00725789">
      <w:pPr>
        <w:pStyle w:val="PL"/>
      </w:pPr>
      <w:r>
        <w:t xml:space="preserve">          $ref: 'TS28623_ComDefs.yaml#/components/schemas/Fqdn'</w:t>
      </w:r>
    </w:p>
    <w:p w14:paraId="2F4EEC1B" w14:textId="77777777" w:rsidR="00725789" w:rsidRDefault="00725789" w:rsidP="00725789">
      <w:pPr>
        <w:pStyle w:val="PL"/>
      </w:pPr>
      <w:r>
        <w:t xml:space="preserve">        interPlmnFqdn:</w:t>
      </w:r>
    </w:p>
    <w:p w14:paraId="01C48853" w14:textId="77777777" w:rsidR="00725789" w:rsidRDefault="00725789" w:rsidP="00725789">
      <w:pPr>
        <w:pStyle w:val="PL"/>
      </w:pPr>
      <w:r>
        <w:t xml:space="preserve">          $ref: 'TS28623_ComDefs.yaml#/components/schemas/Fqdn'</w:t>
      </w:r>
    </w:p>
    <w:p w14:paraId="6BAE9AB0" w14:textId="77777777" w:rsidR="00725789" w:rsidRDefault="00725789" w:rsidP="00725789">
      <w:pPr>
        <w:pStyle w:val="PL"/>
      </w:pPr>
      <w:r>
        <w:t xml:space="preserve">        ipEndPoints:</w:t>
      </w:r>
    </w:p>
    <w:p w14:paraId="2471372C" w14:textId="77777777" w:rsidR="00725789" w:rsidRDefault="00725789" w:rsidP="00725789">
      <w:pPr>
        <w:pStyle w:val="PL"/>
      </w:pPr>
      <w:r>
        <w:t xml:space="preserve">          type: array</w:t>
      </w:r>
    </w:p>
    <w:p w14:paraId="265E4650" w14:textId="77777777" w:rsidR="00725789" w:rsidRDefault="00725789" w:rsidP="00725789">
      <w:pPr>
        <w:pStyle w:val="PL"/>
      </w:pPr>
      <w:r>
        <w:t xml:space="preserve">          items:</w:t>
      </w:r>
    </w:p>
    <w:p w14:paraId="09BC2ECD" w14:textId="77777777" w:rsidR="00725789" w:rsidRDefault="00725789" w:rsidP="00725789">
      <w:pPr>
        <w:pStyle w:val="PL"/>
      </w:pPr>
      <w:r>
        <w:t xml:space="preserve">            $ref: '#/components/schemas/IpEndPoint'</w:t>
      </w:r>
    </w:p>
    <w:p w14:paraId="135C29BE" w14:textId="77777777" w:rsidR="00725789" w:rsidRDefault="00725789" w:rsidP="00725789">
      <w:pPr>
        <w:pStyle w:val="PL"/>
      </w:pPr>
      <w:r>
        <w:t xml:space="preserve">        apiPrfix:</w:t>
      </w:r>
    </w:p>
    <w:p w14:paraId="51BA2B80" w14:textId="77777777" w:rsidR="00725789" w:rsidRDefault="00725789" w:rsidP="00725789">
      <w:pPr>
        <w:pStyle w:val="PL"/>
      </w:pPr>
      <w:r>
        <w:lastRenderedPageBreak/>
        <w:t xml:space="preserve">          type: string</w:t>
      </w:r>
    </w:p>
    <w:p w14:paraId="6E23A04B" w14:textId="77777777" w:rsidR="00725789" w:rsidRDefault="00725789" w:rsidP="00725789">
      <w:pPr>
        <w:pStyle w:val="PL"/>
      </w:pPr>
      <w:r>
        <w:t xml:space="preserve">        allowedPlmns:</w:t>
      </w:r>
    </w:p>
    <w:p w14:paraId="67C9526F" w14:textId="77777777" w:rsidR="00725789" w:rsidRDefault="00725789" w:rsidP="00725789">
      <w:pPr>
        <w:pStyle w:val="PL"/>
      </w:pPr>
      <w:r>
        <w:t xml:space="preserve">          $ref: 'TS28623_ComDefs.yaml#/components/schemas/PlmnId'</w:t>
      </w:r>
    </w:p>
    <w:p w14:paraId="316C4976" w14:textId="77777777" w:rsidR="00725789" w:rsidRDefault="00725789" w:rsidP="00725789">
      <w:pPr>
        <w:pStyle w:val="PL"/>
      </w:pPr>
      <w:r>
        <w:t xml:space="preserve">        allowedNfTypes:</w:t>
      </w:r>
    </w:p>
    <w:p w14:paraId="224B053E" w14:textId="77777777" w:rsidR="00725789" w:rsidRDefault="00725789" w:rsidP="00725789">
      <w:pPr>
        <w:pStyle w:val="PL"/>
      </w:pPr>
      <w:r>
        <w:t xml:space="preserve">          type: array</w:t>
      </w:r>
    </w:p>
    <w:p w14:paraId="3314D90A" w14:textId="77777777" w:rsidR="00725789" w:rsidRDefault="00725789" w:rsidP="00725789">
      <w:pPr>
        <w:pStyle w:val="PL"/>
      </w:pPr>
      <w:r>
        <w:t xml:space="preserve">          items:</w:t>
      </w:r>
    </w:p>
    <w:p w14:paraId="41D73358" w14:textId="77777777" w:rsidR="00725789" w:rsidRDefault="00725789" w:rsidP="00725789">
      <w:pPr>
        <w:pStyle w:val="PL"/>
      </w:pPr>
      <w:r>
        <w:t xml:space="preserve">            $ref: 'TS28623_GenericNrm.yaml#/components/schemas/NFType'</w:t>
      </w:r>
    </w:p>
    <w:p w14:paraId="77D98138" w14:textId="77777777" w:rsidR="00725789" w:rsidRDefault="00725789" w:rsidP="00725789">
      <w:pPr>
        <w:pStyle w:val="PL"/>
      </w:pPr>
      <w:r>
        <w:t xml:space="preserve">        allowedNssais:</w:t>
      </w:r>
    </w:p>
    <w:p w14:paraId="6E3F41C5" w14:textId="77777777" w:rsidR="00725789" w:rsidRDefault="00725789" w:rsidP="00725789">
      <w:pPr>
        <w:pStyle w:val="PL"/>
      </w:pPr>
      <w:r>
        <w:t xml:space="preserve">          type: array</w:t>
      </w:r>
    </w:p>
    <w:p w14:paraId="0BCB094C" w14:textId="77777777" w:rsidR="00725789" w:rsidRDefault="00725789" w:rsidP="00725789">
      <w:pPr>
        <w:pStyle w:val="PL"/>
      </w:pPr>
      <w:r>
        <w:t xml:space="preserve">          items:</w:t>
      </w:r>
    </w:p>
    <w:p w14:paraId="07305D4A" w14:textId="77777777" w:rsidR="00725789" w:rsidRDefault="00725789" w:rsidP="00725789">
      <w:pPr>
        <w:pStyle w:val="PL"/>
      </w:pPr>
      <w:r>
        <w:t xml:space="preserve">            $ref: 'TS28541_NrNrm.yaml#/components/schemas/Snssai'</w:t>
      </w:r>
    </w:p>
    <w:p w14:paraId="65778798" w14:textId="77777777" w:rsidR="00725789" w:rsidRDefault="00725789" w:rsidP="00725789">
      <w:pPr>
        <w:pStyle w:val="PL"/>
      </w:pPr>
      <w:r>
        <w:t xml:space="preserve">    NFStatus:</w:t>
      </w:r>
    </w:p>
    <w:p w14:paraId="3599B666" w14:textId="77777777" w:rsidR="00725789" w:rsidRDefault="00725789" w:rsidP="00725789">
      <w:pPr>
        <w:pStyle w:val="PL"/>
      </w:pPr>
      <w:r>
        <w:t xml:space="preserve">      type: string</w:t>
      </w:r>
    </w:p>
    <w:p w14:paraId="64F73B46" w14:textId="77777777" w:rsidR="00725789" w:rsidRDefault="00725789" w:rsidP="00725789">
      <w:pPr>
        <w:pStyle w:val="PL"/>
      </w:pPr>
      <w:r>
        <w:t xml:space="preserve">      description: any of enumerated value</w:t>
      </w:r>
    </w:p>
    <w:p w14:paraId="7BA9CC8F" w14:textId="77777777" w:rsidR="00725789" w:rsidRDefault="00725789" w:rsidP="00725789">
      <w:pPr>
        <w:pStyle w:val="PL"/>
      </w:pPr>
      <w:r>
        <w:t xml:space="preserve">      enum:</w:t>
      </w:r>
    </w:p>
    <w:p w14:paraId="3C198BE0" w14:textId="77777777" w:rsidR="00725789" w:rsidRDefault="00725789" w:rsidP="00725789">
      <w:pPr>
        <w:pStyle w:val="PL"/>
      </w:pPr>
      <w:r>
        <w:t xml:space="preserve">        - REGISTERED</w:t>
      </w:r>
    </w:p>
    <w:p w14:paraId="3B17E904" w14:textId="77777777" w:rsidR="00725789" w:rsidRDefault="00725789" w:rsidP="00725789">
      <w:pPr>
        <w:pStyle w:val="PL"/>
      </w:pPr>
      <w:r>
        <w:t xml:space="preserve">        - SUSPENDED</w:t>
      </w:r>
    </w:p>
    <w:p w14:paraId="1F5313B9" w14:textId="77777777" w:rsidR="00725789" w:rsidRDefault="00725789" w:rsidP="00725789">
      <w:pPr>
        <w:pStyle w:val="PL"/>
      </w:pPr>
      <w:r>
        <w:t xml:space="preserve">    CNSIIdList:</w:t>
      </w:r>
    </w:p>
    <w:p w14:paraId="51286ECE" w14:textId="77777777" w:rsidR="00725789" w:rsidRDefault="00725789" w:rsidP="00725789">
      <w:pPr>
        <w:pStyle w:val="PL"/>
      </w:pPr>
      <w:r>
        <w:t xml:space="preserve">      type: array</w:t>
      </w:r>
    </w:p>
    <w:p w14:paraId="172FC36F" w14:textId="77777777" w:rsidR="00725789" w:rsidRDefault="00725789" w:rsidP="00725789">
      <w:pPr>
        <w:pStyle w:val="PL"/>
      </w:pPr>
      <w:r>
        <w:t xml:space="preserve">      items:</w:t>
      </w:r>
    </w:p>
    <w:p w14:paraId="1E6930B3" w14:textId="77777777" w:rsidR="00725789" w:rsidRDefault="00725789" w:rsidP="00725789">
      <w:pPr>
        <w:pStyle w:val="PL"/>
      </w:pPr>
      <w:r>
        <w:t xml:space="preserve">        $ref: '#/components/schemas/CNSIId'</w:t>
      </w:r>
    </w:p>
    <w:p w14:paraId="447DFF6B" w14:textId="77777777" w:rsidR="00725789" w:rsidRDefault="00725789" w:rsidP="00725789">
      <w:pPr>
        <w:pStyle w:val="PL"/>
      </w:pPr>
      <w:r>
        <w:t xml:space="preserve">    CNSIId:</w:t>
      </w:r>
    </w:p>
    <w:p w14:paraId="30BC9526" w14:textId="77777777" w:rsidR="00725789" w:rsidRDefault="00725789" w:rsidP="00725789">
      <w:pPr>
        <w:pStyle w:val="PL"/>
      </w:pPr>
      <w:r>
        <w:t xml:space="preserve">      type: string</w:t>
      </w:r>
    </w:p>
    <w:p w14:paraId="4DB28E26" w14:textId="77777777" w:rsidR="00725789" w:rsidRDefault="00725789" w:rsidP="00725789">
      <w:pPr>
        <w:pStyle w:val="PL"/>
      </w:pPr>
      <w:r>
        <w:t xml:space="preserve">      description: CNSI Id is defined in TS 29.531, only for Core Network</w:t>
      </w:r>
    </w:p>
    <w:p w14:paraId="56041C3F" w14:textId="77777777" w:rsidR="00725789" w:rsidRDefault="00725789" w:rsidP="00725789">
      <w:pPr>
        <w:pStyle w:val="PL"/>
      </w:pPr>
      <w:r>
        <w:t xml:space="preserve">    TACList:</w:t>
      </w:r>
    </w:p>
    <w:p w14:paraId="76BC91EC" w14:textId="77777777" w:rsidR="00725789" w:rsidRDefault="00725789" w:rsidP="00725789">
      <w:pPr>
        <w:pStyle w:val="PL"/>
      </w:pPr>
      <w:r>
        <w:t xml:space="preserve">      type: array</w:t>
      </w:r>
    </w:p>
    <w:p w14:paraId="3B37004C" w14:textId="77777777" w:rsidR="00725789" w:rsidRDefault="00725789" w:rsidP="00725789">
      <w:pPr>
        <w:pStyle w:val="PL"/>
      </w:pPr>
      <w:r>
        <w:t xml:space="preserve">      items:</w:t>
      </w:r>
    </w:p>
    <w:p w14:paraId="48133D4C" w14:textId="77777777" w:rsidR="00725789" w:rsidRDefault="00725789" w:rsidP="00725789">
      <w:pPr>
        <w:pStyle w:val="PL"/>
      </w:pPr>
      <w:r>
        <w:t xml:space="preserve">        $ref: 'TS28623_GenericNrm.yaml#/components/schemas/Tac'</w:t>
      </w:r>
    </w:p>
    <w:p w14:paraId="252376B6" w14:textId="77777777" w:rsidR="00725789" w:rsidRDefault="00725789" w:rsidP="00725789">
      <w:pPr>
        <w:pStyle w:val="PL"/>
      </w:pPr>
      <w:r>
        <w:t xml:space="preserve">    WeightFactor:</w:t>
      </w:r>
    </w:p>
    <w:p w14:paraId="5C8DDF62" w14:textId="77777777" w:rsidR="00725789" w:rsidRDefault="00725789" w:rsidP="00725789">
      <w:pPr>
        <w:pStyle w:val="PL"/>
      </w:pPr>
      <w:r>
        <w:t xml:space="preserve">      type: integer</w:t>
      </w:r>
    </w:p>
    <w:p w14:paraId="49BFA671" w14:textId="77777777" w:rsidR="00725789" w:rsidRDefault="00725789" w:rsidP="00725789">
      <w:pPr>
        <w:pStyle w:val="PL"/>
      </w:pPr>
      <w:r>
        <w:t xml:space="preserve">    UdmInfo:</w:t>
      </w:r>
    </w:p>
    <w:p w14:paraId="58610FD8" w14:textId="77777777" w:rsidR="00725789" w:rsidRDefault="00725789" w:rsidP="00725789">
      <w:pPr>
        <w:pStyle w:val="PL"/>
      </w:pPr>
      <w:r>
        <w:t xml:space="preserve">      type: object</w:t>
      </w:r>
    </w:p>
    <w:p w14:paraId="1EA9C6A9" w14:textId="77777777" w:rsidR="00725789" w:rsidRDefault="00725789" w:rsidP="00725789">
      <w:pPr>
        <w:pStyle w:val="PL"/>
      </w:pPr>
      <w:r>
        <w:t xml:space="preserve">      properties:</w:t>
      </w:r>
    </w:p>
    <w:p w14:paraId="7236F82A" w14:textId="77777777" w:rsidR="00725789" w:rsidRDefault="00725789" w:rsidP="00725789">
      <w:pPr>
        <w:pStyle w:val="PL"/>
      </w:pPr>
      <w:r>
        <w:t xml:space="preserve">        nFSrvGroupId:</w:t>
      </w:r>
    </w:p>
    <w:p w14:paraId="41DB5AFE" w14:textId="77777777" w:rsidR="00725789" w:rsidRDefault="00725789" w:rsidP="00725789">
      <w:pPr>
        <w:pStyle w:val="PL"/>
      </w:pPr>
      <w:r>
        <w:t xml:space="preserve">          type: string</w:t>
      </w:r>
    </w:p>
    <w:p w14:paraId="173EA64E" w14:textId="77777777" w:rsidR="00725789" w:rsidRDefault="00725789" w:rsidP="00725789">
      <w:pPr>
        <w:pStyle w:val="PL"/>
      </w:pPr>
      <w:r>
        <w:t xml:space="preserve">    AusfInfo:</w:t>
      </w:r>
    </w:p>
    <w:p w14:paraId="597EC49E" w14:textId="77777777" w:rsidR="00725789" w:rsidRDefault="00725789" w:rsidP="00725789">
      <w:pPr>
        <w:pStyle w:val="PL"/>
      </w:pPr>
      <w:r>
        <w:t xml:space="preserve">      type: object</w:t>
      </w:r>
    </w:p>
    <w:p w14:paraId="6F49C9C5" w14:textId="77777777" w:rsidR="00725789" w:rsidRDefault="00725789" w:rsidP="00725789">
      <w:pPr>
        <w:pStyle w:val="PL"/>
      </w:pPr>
      <w:r>
        <w:t xml:space="preserve">      properties:</w:t>
      </w:r>
    </w:p>
    <w:p w14:paraId="7CCE8BBD" w14:textId="77777777" w:rsidR="00725789" w:rsidRDefault="00725789" w:rsidP="00725789">
      <w:pPr>
        <w:pStyle w:val="PL"/>
      </w:pPr>
      <w:r>
        <w:t xml:space="preserve">        nFSrvGroupId:</w:t>
      </w:r>
    </w:p>
    <w:p w14:paraId="1AD3D78F" w14:textId="77777777" w:rsidR="00725789" w:rsidRDefault="00725789" w:rsidP="00725789">
      <w:pPr>
        <w:pStyle w:val="PL"/>
      </w:pPr>
      <w:r>
        <w:t xml:space="preserve">          type: string</w:t>
      </w:r>
    </w:p>
    <w:p w14:paraId="4C015334" w14:textId="77777777" w:rsidR="00725789" w:rsidRDefault="00725789" w:rsidP="00725789">
      <w:pPr>
        <w:pStyle w:val="PL"/>
      </w:pPr>
      <w:r>
        <w:t xml:space="preserve">    UpfInfo:</w:t>
      </w:r>
    </w:p>
    <w:p w14:paraId="69E1CBF4" w14:textId="77777777" w:rsidR="00725789" w:rsidRDefault="00725789" w:rsidP="00725789">
      <w:pPr>
        <w:pStyle w:val="PL"/>
      </w:pPr>
      <w:r>
        <w:t xml:space="preserve">      type: object</w:t>
      </w:r>
    </w:p>
    <w:p w14:paraId="165A3638" w14:textId="77777777" w:rsidR="00725789" w:rsidRDefault="00725789" w:rsidP="00725789">
      <w:pPr>
        <w:pStyle w:val="PL"/>
      </w:pPr>
      <w:r>
        <w:t xml:space="preserve">      properties:</w:t>
      </w:r>
    </w:p>
    <w:p w14:paraId="1DDECF5F" w14:textId="77777777" w:rsidR="00725789" w:rsidRDefault="00725789" w:rsidP="00725789">
      <w:pPr>
        <w:pStyle w:val="PL"/>
      </w:pPr>
      <w:r>
        <w:t xml:space="preserve">        smfServingAreas:</w:t>
      </w:r>
    </w:p>
    <w:p w14:paraId="07C63EDD" w14:textId="77777777" w:rsidR="00725789" w:rsidRDefault="00725789" w:rsidP="00725789">
      <w:pPr>
        <w:pStyle w:val="PL"/>
      </w:pPr>
      <w:r>
        <w:t xml:space="preserve">          type: string</w:t>
      </w:r>
    </w:p>
    <w:p w14:paraId="5B666579" w14:textId="77777777" w:rsidR="00725789" w:rsidRDefault="00725789" w:rsidP="00725789">
      <w:pPr>
        <w:pStyle w:val="PL"/>
      </w:pPr>
      <w:r>
        <w:t xml:space="preserve">    SupportedDataSetId:</w:t>
      </w:r>
    </w:p>
    <w:p w14:paraId="024FADD9" w14:textId="77777777" w:rsidR="00725789" w:rsidRDefault="00725789" w:rsidP="00725789">
      <w:pPr>
        <w:pStyle w:val="PL"/>
      </w:pPr>
      <w:r>
        <w:t xml:space="preserve">      type: string</w:t>
      </w:r>
    </w:p>
    <w:p w14:paraId="45CD1DF8" w14:textId="77777777" w:rsidR="00725789" w:rsidRDefault="00725789" w:rsidP="00725789">
      <w:pPr>
        <w:pStyle w:val="PL"/>
      </w:pPr>
      <w:r>
        <w:t xml:space="preserve">      description: any of enumerated value</w:t>
      </w:r>
    </w:p>
    <w:p w14:paraId="69039F84" w14:textId="77777777" w:rsidR="00725789" w:rsidRDefault="00725789" w:rsidP="00725789">
      <w:pPr>
        <w:pStyle w:val="PL"/>
      </w:pPr>
      <w:r>
        <w:t xml:space="preserve">      enum:</w:t>
      </w:r>
    </w:p>
    <w:p w14:paraId="4B0B756D" w14:textId="77777777" w:rsidR="00725789" w:rsidRDefault="00725789" w:rsidP="00725789">
      <w:pPr>
        <w:pStyle w:val="PL"/>
      </w:pPr>
      <w:r>
        <w:t xml:space="preserve">        - SUBSCRIPTION</w:t>
      </w:r>
    </w:p>
    <w:p w14:paraId="11A4B4B6" w14:textId="77777777" w:rsidR="00725789" w:rsidRDefault="00725789" w:rsidP="00725789">
      <w:pPr>
        <w:pStyle w:val="PL"/>
      </w:pPr>
      <w:r>
        <w:t xml:space="preserve">        - POLICY</w:t>
      </w:r>
    </w:p>
    <w:p w14:paraId="76B562FC" w14:textId="77777777" w:rsidR="00725789" w:rsidRDefault="00725789" w:rsidP="00725789">
      <w:pPr>
        <w:pStyle w:val="PL"/>
      </w:pPr>
      <w:r>
        <w:t xml:space="preserve">        - EXPOSURE</w:t>
      </w:r>
    </w:p>
    <w:p w14:paraId="27A35895" w14:textId="77777777" w:rsidR="00725789" w:rsidRDefault="00725789" w:rsidP="00725789">
      <w:pPr>
        <w:pStyle w:val="PL"/>
      </w:pPr>
      <w:r>
        <w:t xml:space="preserve">        - APPLICATION</w:t>
      </w:r>
    </w:p>
    <w:p w14:paraId="408A097F" w14:textId="77777777" w:rsidR="00725789" w:rsidRDefault="00725789" w:rsidP="00725789">
      <w:pPr>
        <w:pStyle w:val="PL"/>
      </w:pPr>
      <w:r>
        <w:t xml:space="preserve">    Udrinfo:</w:t>
      </w:r>
    </w:p>
    <w:p w14:paraId="0A9B1DEA" w14:textId="77777777" w:rsidR="00725789" w:rsidRDefault="00725789" w:rsidP="00725789">
      <w:pPr>
        <w:pStyle w:val="PL"/>
      </w:pPr>
      <w:r>
        <w:t xml:space="preserve">      type: object</w:t>
      </w:r>
    </w:p>
    <w:p w14:paraId="7BD74623" w14:textId="77777777" w:rsidR="00725789" w:rsidRDefault="00725789" w:rsidP="00725789">
      <w:pPr>
        <w:pStyle w:val="PL"/>
      </w:pPr>
      <w:r>
        <w:t xml:space="preserve">      properties:</w:t>
      </w:r>
    </w:p>
    <w:p w14:paraId="0CAAAC65" w14:textId="77777777" w:rsidR="00725789" w:rsidRDefault="00725789" w:rsidP="00725789">
      <w:pPr>
        <w:pStyle w:val="PL"/>
      </w:pPr>
      <w:r>
        <w:t xml:space="preserve">        supportedDataSetIds:</w:t>
      </w:r>
    </w:p>
    <w:p w14:paraId="0AA465F4" w14:textId="77777777" w:rsidR="00725789" w:rsidRDefault="00725789" w:rsidP="00725789">
      <w:pPr>
        <w:pStyle w:val="PL"/>
      </w:pPr>
      <w:r>
        <w:t xml:space="preserve">          type: array</w:t>
      </w:r>
    </w:p>
    <w:p w14:paraId="5FE7EB26" w14:textId="77777777" w:rsidR="00725789" w:rsidRDefault="00725789" w:rsidP="00725789">
      <w:pPr>
        <w:pStyle w:val="PL"/>
      </w:pPr>
      <w:r>
        <w:t xml:space="preserve">          items:</w:t>
      </w:r>
    </w:p>
    <w:p w14:paraId="5F3502C5" w14:textId="77777777" w:rsidR="00725789" w:rsidRDefault="00725789" w:rsidP="00725789">
      <w:pPr>
        <w:pStyle w:val="PL"/>
      </w:pPr>
      <w:r>
        <w:t xml:space="preserve">            $ref: '#/components/schemas/SupportedDataSetId'</w:t>
      </w:r>
    </w:p>
    <w:p w14:paraId="0FB823F9" w14:textId="77777777" w:rsidR="00725789" w:rsidRDefault="00725789" w:rsidP="00725789">
      <w:pPr>
        <w:pStyle w:val="PL"/>
      </w:pPr>
      <w:r>
        <w:t xml:space="preserve">        nFSrvGroupId:</w:t>
      </w:r>
    </w:p>
    <w:p w14:paraId="2648CA38" w14:textId="77777777" w:rsidR="00725789" w:rsidRDefault="00725789" w:rsidP="00725789">
      <w:pPr>
        <w:pStyle w:val="PL"/>
      </w:pPr>
      <w:r>
        <w:t xml:space="preserve">          type: string</w:t>
      </w:r>
    </w:p>
    <w:p w14:paraId="51829A1D" w14:textId="77777777" w:rsidR="00725789" w:rsidRDefault="00725789" w:rsidP="00725789">
      <w:pPr>
        <w:pStyle w:val="PL"/>
      </w:pPr>
      <w:r>
        <w:t xml:space="preserve">    NFInfo:</w:t>
      </w:r>
    </w:p>
    <w:p w14:paraId="1A5F2739" w14:textId="77777777" w:rsidR="00725789" w:rsidRDefault="00725789" w:rsidP="00725789">
      <w:pPr>
        <w:pStyle w:val="PL"/>
      </w:pPr>
      <w:r>
        <w:t xml:space="preserve">      oneOf:</w:t>
      </w:r>
    </w:p>
    <w:p w14:paraId="4F7083A2" w14:textId="77777777" w:rsidR="00725789" w:rsidRDefault="00725789" w:rsidP="00725789">
      <w:pPr>
        <w:pStyle w:val="PL"/>
      </w:pPr>
      <w:r>
        <w:t xml:space="preserve">        - $ref: '#/components/schemas/UdmInfo'</w:t>
      </w:r>
    </w:p>
    <w:p w14:paraId="2A76B418" w14:textId="77777777" w:rsidR="00725789" w:rsidRDefault="00725789" w:rsidP="00725789">
      <w:pPr>
        <w:pStyle w:val="PL"/>
      </w:pPr>
      <w:r>
        <w:t xml:space="preserve">        - $ref: '#/components/schemas/AusfInfo'</w:t>
      </w:r>
    </w:p>
    <w:p w14:paraId="26E7D92F" w14:textId="77777777" w:rsidR="00725789" w:rsidRDefault="00725789" w:rsidP="00725789">
      <w:pPr>
        <w:pStyle w:val="PL"/>
      </w:pPr>
      <w:r>
        <w:t xml:space="preserve">        - $ref: '#/components/schemas/UpfInfo'</w:t>
      </w:r>
    </w:p>
    <w:p w14:paraId="27839919" w14:textId="77777777" w:rsidR="00725789" w:rsidRDefault="00725789" w:rsidP="00725789">
      <w:pPr>
        <w:pStyle w:val="PL"/>
      </w:pPr>
      <w:r>
        <w:t xml:space="preserve">        - $ref: '#/components/schemas/Udrinfo'</w:t>
      </w:r>
    </w:p>
    <w:p w14:paraId="7E951052" w14:textId="77777777" w:rsidR="00725789" w:rsidRDefault="00725789" w:rsidP="00725789">
      <w:pPr>
        <w:pStyle w:val="PL"/>
      </w:pPr>
      <w:r>
        <w:t xml:space="preserve">    NotificationType:      </w:t>
      </w:r>
    </w:p>
    <w:p w14:paraId="37A01B7E" w14:textId="77777777" w:rsidR="00725789" w:rsidRDefault="00725789" w:rsidP="00725789">
      <w:pPr>
        <w:pStyle w:val="PL"/>
      </w:pPr>
      <w:r>
        <w:t xml:space="preserve">      type: string</w:t>
      </w:r>
    </w:p>
    <w:p w14:paraId="144B7470" w14:textId="77777777" w:rsidR="00725789" w:rsidRDefault="00725789" w:rsidP="00725789">
      <w:pPr>
        <w:pStyle w:val="PL"/>
      </w:pPr>
      <w:r>
        <w:t xml:space="preserve">      enum:</w:t>
      </w:r>
    </w:p>
    <w:p w14:paraId="2DBEA0FD" w14:textId="77777777" w:rsidR="00725789" w:rsidRDefault="00725789" w:rsidP="00725789">
      <w:pPr>
        <w:pStyle w:val="PL"/>
      </w:pPr>
      <w:r>
        <w:t xml:space="preserve">        -  N1_MESSAGES </w:t>
      </w:r>
    </w:p>
    <w:p w14:paraId="0532DB83" w14:textId="77777777" w:rsidR="00725789" w:rsidRDefault="00725789" w:rsidP="00725789">
      <w:pPr>
        <w:pStyle w:val="PL"/>
      </w:pPr>
      <w:r>
        <w:t xml:space="preserve">        -  N2_INFORMATION</w:t>
      </w:r>
    </w:p>
    <w:p w14:paraId="0B1BDCA7" w14:textId="77777777" w:rsidR="00725789" w:rsidRDefault="00725789" w:rsidP="00725789">
      <w:pPr>
        <w:pStyle w:val="PL"/>
      </w:pPr>
      <w:r>
        <w:t xml:space="preserve">        -  LOCATION_NOTIFICATION</w:t>
      </w:r>
    </w:p>
    <w:p w14:paraId="46EC9EA7" w14:textId="77777777" w:rsidR="00725789" w:rsidRDefault="00725789" w:rsidP="00725789">
      <w:pPr>
        <w:pStyle w:val="PL"/>
      </w:pPr>
      <w:r>
        <w:t xml:space="preserve">        -  DATA_REMOVAL_NOTIFICATION</w:t>
      </w:r>
    </w:p>
    <w:p w14:paraId="7E8F380B" w14:textId="77777777" w:rsidR="00725789" w:rsidRDefault="00725789" w:rsidP="00725789">
      <w:pPr>
        <w:pStyle w:val="PL"/>
      </w:pPr>
      <w:r>
        <w:t xml:space="preserve">        -  DATA_CHANGE_NOTIFICATION</w:t>
      </w:r>
    </w:p>
    <w:p w14:paraId="5765F3DB" w14:textId="77777777" w:rsidR="00725789" w:rsidRDefault="00725789" w:rsidP="00725789">
      <w:pPr>
        <w:pStyle w:val="PL"/>
      </w:pPr>
      <w:r>
        <w:t xml:space="preserve">        -  LOCATION_UPDATE_NOTIFICATION</w:t>
      </w:r>
    </w:p>
    <w:p w14:paraId="7D490E1E" w14:textId="77777777" w:rsidR="00725789" w:rsidRDefault="00725789" w:rsidP="00725789">
      <w:pPr>
        <w:pStyle w:val="PL"/>
      </w:pPr>
      <w:r>
        <w:t xml:space="preserve">        -  NSSAA_REAUTH_NOTIFICATION</w:t>
      </w:r>
    </w:p>
    <w:p w14:paraId="76AF94DF" w14:textId="77777777" w:rsidR="00725789" w:rsidRDefault="00725789" w:rsidP="00725789">
      <w:pPr>
        <w:pStyle w:val="PL"/>
      </w:pPr>
      <w:r>
        <w:lastRenderedPageBreak/>
        <w:t xml:space="preserve">        -  NSSAA_REVOC_NOTIFICATION</w:t>
      </w:r>
    </w:p>
    <w:p w14:paraId="48EF3881" w14:textId="77777777" w:rsidR="00725789" w:rsidRDefault="00725789" w:rsidP="00725789">
      <w:pPr>
        <w:pStyle w:val="PL"/>
      </w:pPr>
      <w:r>
        <w:t xml:space="preserve">    DefaultNotificationSubscription:</w:t>
      </w:r>
    </w:p>
    <w:p w14:paraId="1C5792B1" w14:textId="77777777" w:rsidR="00725789" w:rsidRDefault="00725789" w:rsidP="00725789">
      <w:pPr>
        <w:pStyle w:val="PL"/>
      </w:pPr>
      <w:r>
        <w:t xml:space="preserve">      type: object</w:t>
      </w:r>
    </w:p>
    <w:p w14:paraId="66A3645E" w14:textId="77777777" w:rsidR="00725789" w:rsidRDefault="00725789" w:rsidP="00725789">
      <w:pPr>
        <w:pStyle w:val="PL"/>
      </w:pPr>
      <w:r>
        <w:t xml:space="preserve">      properties:</w:t>
      </w:r>
    </w:p>
    <w:p w14:paraId="254E62B6" w14:textId="77777777" w:rsidR="00725789" w:rsidRDefault="00725789" w:rsidP="00725789">
      <w:pPr>
        <w:pStyle w:val="PL"/>
      </w:pPr>
      <w:r>
        <w:t xml:space="preserve">        notificationType:</w:t>
      </w:r>
    </w:p>
    <w:p w14:paraId="4B2D9D8F" w14:textId="77777777" w:rsidR="00725789" w:rsidRDefault="00725789" w:rsidP="00725789">
      <w:pPr>
        <w:pStyle w:val="PL"/>
      </w:pPr>
      <w:r>
        <w:t xml:space="preserve">          $ref: '#/components/schemas/NotificationType'</w:t>
      </w:r>
    </w:p>
    <w:p w14:paraId="30024EB1" w14:textId="77777777" w:rsidR="00725789" w:rsidRDefault="00725789" w:rsidP="00725789">
      <w:pPr>
        <w:pStyle w:val="PL"/>
      </w:pPr>
      <w:r>
        <w:t xml:space="preserve">        callbackURI:</w:t>
      </w:r>
    </w:p>
    <w:p w14:paraId="6391AAAD" w14:textId="77777777" w:rsidR="00725789" w:rsidRDefault="00725789" w:rsidP="00725789">
      <w:pPr>
        <w:pStyle w:val="PL"/>
      </w:pPr>
      <w:r>
        <w:t xml:space="preserve">          type: string</w:t>
      </w:r>
    </w:p>
    <w:p w14:paraId="664D8889" w14:textId="77777777" w:rsidR="00725789" w:rsidRDefault="00725789" w:rsidP="00725789">
      <w:pPr>
        <w:pStyle w:val="PL"/>
      </w:pPr>
      <w:r>
        <w:t xml:space="preserve">        n1MessageClass:  </w:t>
      </w:r>
    </w:p>
    <w:p w14:paraId="477BD9DE" w14:textId="77777777" w:rsidR="00725789" w:rsidRDefault="00725789" w:rsidP="00725789">
      <w:pPr>
        <w:pStyle w:val="PL"/>
      </w:pPr>
      <w:r>
        <w:t xml:space="preserve">          type: boolean</w:t>
      </w:r>
    </w:p>
    <w:p w14:paraId="7561FB47" w14:textId="77777777" w:rsidR="00725789" w:rsidRDefault="00725789" w:rsidP="00725789">
      <w:pPr>
        <w:pStyle w:val="PL"/>
      </w:pPr>
      <w:r>
        <w:t xml:space="preserve">        n2InformationClass:</w:t>
      </w:r>
    </w:p>
    <w:p w14:paraId="4AF1C6A2" w14:textId="77777777" w:rsidR="00725789" w:rsidRDefault="00725789" w:rsidP="00725789">
      <w:pPr>
        <w:pStyle w:val="PL"/>
      </w:pPr>
      <w:r>
        <w:t xml:space="preserve">          type: boolean</w:t>
      </w:r>
    </w:p>
    <w:p w14:paraId="385E07CC" w14:textId="77777777" w:rsidR="00725789" w:rsidRDefault="00725789" w:rsidP="00725789">
      <w:pPr>
        <w:pStyle w:val="PL"/>
      </w:pPr>
      <w:r>
        <w:t xml:space="preserve">        versions:</w:t>
      </w:r>
    </w:p>
    <w:p w14:paraId="0A5DF9E0" w14:textId="77777777" w:rsidR="00725789" w:rsidRDefault="00725789" w:rsidP="00725789">
      <w:pPr>
        <w:pStyle w:val="PL"/>
      </w:pPr>
      <w:r>
        <w:t xml:space="preserve">          type: string</w:t>
      </w:r>
    </w:p>
    <w:p w14:paraId="5247B4E8" w14:textId="77777777" w:rsidR="00725789" w:rsidRDefault="00725789" w:rsidP="00725789">
      <w:pPr>
        <w:pStyle w:val="PL"/>
      </w:pPr>
      <w:r>
        <w:t xml:space="preserve">        binding:</w:t>
      </w:r>
    </w:p>
    <w:p w14:paraId="23F3FA68" w14:textId="77777777" w:rsidR="00725789" w:rsidRDefault="00725789" w:rsidP="00725789">
      <w:pPr>
        <w:pStyle w:val="PL"/>
      </w:pPr>
      <w:r>
        <w:t xml:space="preserve">          type: string</w:t>
      </w:r>
    </w:p>
    <w:p w14:paraId="61DA1E41" w14:textId="77777777" w:rsidR="00725789" w:rsidRDefault="00725789" w:rsidP="00725789">
      <w:pPr>
        <w:pStyle w:val="PL"/>
      </w:pPr>
      <w:r>
        <w:t xml:space="preserve">    ManagedNFProfile:</w:t>
      </w:r>
    </w:p>
    <w:p w14:paraId="07C77F7B" w14:textId="77777777" w:rsidR="00725789" w:rsidRDefault="00725789" w:rsidP="00725789">
      <w:pPr>
        <w:pStyle w:val="PL"/>
      </w:pPr>
      <w:r>
        <w:t xml:space="preserve">      type: object</w:t>
      </w:r>
    </w:p>
    <w:p w14:paraId="0B723953" w14:textId="77777777" w:rsidR="00725789" w:rsidRDefault="00725789" w:rsidP="00725789">
      <w:pPr>
        <w:pStyle w:val="PL"/>
      </w:pPr>
      <w:r>
        <w:t xml:space="preserve">      properties:</w:t>
      </w:r>
    </w:p>
    <w:p w14:paraId="380DDC00" w14:textId="77777777" w:rsidR="00725789" w:rsidRDefault="00725789" w:rsidP="00725789">
      <w:pPr>
        <w:pStyle w:val="PL"/>
      </w:pPr>
      <w:r>
        <w:t xml:space="preserve">        nfInstanceID:</w:t>
      </w:r>
    </w:p>
    <w:p w14:paraId="06BDC458" w14:textId="77777777" w:rsidR="00725789" w:rsidRDefault="00725789" w:rsidP="00725789">
      <w:pPr>
        <w:pStyle w:val="PL"/>
      </w:pPr>
      <w:r>
        <w:t xml:space="preserve">          type: string</w:t>
      </w:r>
    </w:p>
    <w:p w14:paraId="39221D5D" w14:textId="77777777" w:rsidR="00725789" w:rsidRDefault="00725789" w:rsidP="00725789">
      <w:pPr>
        <w:pStyle w:val="PL"/>
      </w:pPr>
      <w:r>
        <w:t xml:space="preserve">        nfType:</w:t>
      </w:r>
    </w:p>
    <w:p w14:paraId="6CCD57DE" w14:textId="77777777" w:rsidR="00725789" w:rsidRDefault="00725789" w:rsidP="00725789">
      <w:pPr>
        <w:pStyle w:val="PL"/>
      </w:pPr>
      <w:r>
        <w:t xml:space="preserve">          $ref: 'TS28623_GenericNrm.yaml#/components/schemas/NFType'</w:t>
      </w:r>
    </w:p>
    <w:p w14:paraId="1CB0CCBF" w14:textId="77777777" w:rsidR="00725789" w:rsidRDefault="00725789" w:rsidP="00725789">
      <w:pPr>
        <w:pStyle w:val="PL"/>
      </w:pPr>
      <w:r>
        <w:t xml:space="preserve">        heartbeatTimer:</w:t>
      </w:r>
    </w:p>
    <w:p w14:paraId="45AB80D8" w14:textId="77777777" w:rsidR="00725789" w:rsidRDefault="00725789" w:rsidP="00725789">
      <w:pPr>
        <w:pStyle w:val="PL"/>
      </w:pPr>
      <w:r>
        <w:t xml:space="preserve">          type: integer</w:t>
      </w:r>
    </w:p>
    <w:p w14:paraId="5F7AC6EB" w14:textId="77777777" w:rsidR="00725789" w:rsidRDefault="00725789" w:rsidP="00725789">
      <w:pPr>
        <w:pStyle w:val="PL"/>
      </w:pPr>
      <w:r>
        <w:t xml:space="preserve">        authzInfo:</w:t>
      </w:r>
    </w:p>
    <w:p w14:paraId="042E0728" w14:textId="77777777" w:rsidR="00725789" w:rsidRDefault="00725789" w:rsidP="00725789">
      <w:pPr>
        <w:pStyle w:val="PL"/>
      </w:pPr>
      <w:r>
        <w:t xml:space="preserve">          type: string</w:t>
      </w:r>
    </w:p>
    <w:p w14:paraId="74D53E94" w14:textId="77777777" w:rsidR="00725789" w:rsidRDefault="00725789" w:rsidP="00725789">
      <w:pPr>
        <w:pStyle w:val="PL"/>
      </w:pPr>
      <w:r>
        <w:t xml:space="preserve">        hostAddr:</w:t>
      </w:r>
    </w:p>
    <w:p w14:paraId="33CEA4AF" w14:textId="77777777" w:rsidR="00725789" w:rsidRDefault="00725789" w:rsidP="00725789">
      <w:pPr>
        <w:pStyle w:val="PL"/>
      </w:pPr>
      <w:r>
        <w:t xml:space="preserve">          $ref: 'TS28623_ComDefs.yaml#/components/schemas/HostAddr'</w:t>
      </w:r>
    </w:p>
    <w:p w14:paraId="19909D3A" w14:textId="77777777" w:rsidR="00725789" w:rsidRDefault="00725789" w:rsidP="00725789">
      <w:pPr>
        <w:pStyle w:val="PL"/>
      </w:pPr>
      <w:r>
        <w:t xml:space="preserve">        allowedPLMNs:</w:t>
      </w:r>
    </w:p>
    <w:p w14:paraId="5BEC70C4" w14:textId="77777777" w:rsidR="00725789" w:rsidRDefault="00725789" w:rsidP="00725789">
      <w:pPr>
        <w:pStyle w:val="PL"/>
      </w:pPr>
      <w:r>
        <w:t xml:space="preserve">          type: array</w:t>
      </w:r>
    </w:p>
    <w:p w14:paraId="18AEFFF9" w14:textId="77777777" w:rsidR="00725789" w:rsidRDefault="00725789" w:rsidP="00725789">
      <w:pPr>
        <w:pStyle w:val="PL"/>
      </w:pPr>
      <w:r>
        <w:t xml:space="preserve">          items:</w:t>
      </w:r>
    </w:p>
    <w:p w14:paraId="0C9EB519" w14:textId="77777777" w:rsidR="00725789" w:rsidRDefault="00725789" w:rsidP="00725789">
      <w:pPr>
        <w:pStyle w:val="PL"/>
      </w:pPr>
      <w:r>
        <w:t xml:space="preserve">            $ref: 'TS28623_ComDefs.yaml#/components/schemas/PlmnId'</w:t>
      </w:r>
    </w:p>
    <w:p w14:paraId="3F96380E" w14:textId="77777777" w:rsidR="00725789" w:rsidRDefault="00725789" w:rsidP="00725789">
      <w:pPr>
        <w:pStyle w:val="PL"/>
      </w:pPr>
      <w:r>
        <w:t xml:space="preserve">        allowedSNPNs:</w:t>
      </w:r>
    </w:p>
    <w:p w14:paraId="00F13EDE" w14:textId="77777777" w:rsidR="00725789" w:rsidRDefault="00725789" w:rsidP="00725789">
      <w:pPr>
        <w:pStyle w:val="PL"/>
      </w:pPr>
      <w:r>
        <w:t xml:space="preserve">          type: array</w:t>
      </w:r>
    </w:p>
    <w:p w14:paraId="42056C97" w14:textId="77777777" w:rsidR="00725789" w:rsidRDefault="00725789" w:rsidP="00725789">
      <w:pPr>
        <w:pStyle w:val="PL"/>
      </w:pPr>
      <w:r>
        <w:t xml:space="preserve">          items:</w:t>
      </w:r>
    </w:p>
    <w:p w14:paraId="6523C18F" w14:textId="77777777" w:rsidR="00725789" w:rsidRDefault="00725789" w:rsidP="00725789">
      <w:pPr>
        <w:pStyle w:val="PL"/>
      </w:pPr>
      <w:r>
        <w:t xml:space="preserve">            $ref: '#/components/schemas/SnpnInfo'</w:t>
      </w:r>
    </w:p>
    <w:p w14:paraId="27C5750D" w14:textId="77777777" w:rsidR="00725789" w:rsidRDefault="00725789" w:rsidP="00725789">
      <w:pPr>
        <w:pStyle w:val="PL"/>
      </w:pPr>
      <w:r>
        <w:t xml:space="preserve">        allowedNfTypes:</w:t>
      </w:r>
    </w:p>
    <w:p w14:paraId="5D282EFD" w14:textId="77777777" w:rsidR="00725789" w:rsidRDefault="00725789" w:rsidP="00725789">
      <w:pPr>
        <w:pStyle w:val="PL"/>
      </w:pPr>
      <w:r>
        <w:t xml:space="preserve">          type: array</w:t>
      </w:r>
    </w:p>
    <w:p w14:paraId="699F93BF" w14:textId="77777777" w:rsidR="00725789" w:rsidRDefault="00725789" w:rsidP="00725789">
      <w:pPr>
        <w:pStyle w:val="PL"/>
      </w:pPr>
      <w:r>
        <w:t xml:space="preserve">          items:</w:t>
      </w:r>
    </w:p>
    <w:p w14:paraId="29F3FF8C" w14:textId="77777777" w:rsidR="00725789" w:rsidRDefault="00725789" w:rsidP="00725789">
      <w:pPr>
        <w:pStyle w:val="PL"/>
      </w:pPr>
      <w:r>
        <w:t xml:space="preserve">            $ref: 'TS28623_GenericNrm.yaml#/components/schemas/NFType'</w:t>
      </w:r>
    </w:p>
    <w:p w14:paraId="109F6CB0" w14:textId="77777777" w:rsidR="00725789" w:rsidRDefault="00725789" w:rsidP="00725789">
      <w:pPr>
        <w:pStyle w:val="PL"/>
      </w:pPr>
      <w:r>
        <w:t xml:space="preserve">        allowedNfDomains:</w:t>
      </w:r>
    </w:p>
    <w:p w14:paraId="4F1952B6" w14:textId="77777777" w:rsidR="00725789" w:rsidRDefault="00725789" w:rsidP="00725789">
      <w:pPr>
        <w:pStyle w:val="PL"/>
      </w:pPr>
      <w:r>
        <w:t xml:space="preserve">          type: array</w:t>
      </w:r>
    </w:p>
    <w:p w14:paraId="1986E17E" w14:textId="77777777" w:rsidR="00725789" w:rsidRDefault="00725789" w:rsidP="00725789">
      <w:pPr>
        <w:pStyle w:val="PL"/>
      </w:pPr>
      <w:r>
        <w:t xml:space="preserve">          items: </w:t>
      </w:r>
    </w:p>
    <w:p w14:paraId="66855C4A" w14:textId="77777777" w:rsidR="00725789" w:rsidRDefault="00725789" w:rsidP="00725789">
      <w:pPr>
        <w:pStyle w:val="PL"/>
      </w:pPr>
      <w:r>
        <w:t xml:space="preserve">            type: string</w:t>
      </w:r>
    </w:p>
    <w:p w14:paraId="25326198" w14:textId="77777777" w:rsidR="00725789" w:rsidRDefault="00725789" w:rsidP="00725789">
      <w:pPr>
        <w:pStyle w:val="PL"/>
      </w:pPr>
      <w:r>
        <w:t xml:space="preserve">        allowedNSSAIs:</w:t>
      </w:r>
    </w:p>
    <w:p w14:paraId="18D6CE7A" w14:textId="77777777" w:rsidR="00725789" w:rsidRDefault="00725789" w:rsidP="00725789">
      <w:pPr>
        <w:pStyle w:val="PL"/>
      </w:pPr>
      <w:r>
        <w:t xml:space="preserve">          type: array</w:t>
      </w:r>
    </w:p>
    <w:p w14:paraId="03BBD206" w14:textId="77777777" w:rsidR="00725789" w:rsidRDefault="00725789" w:rsidP="00725789">
      <w:pPr>
        <w:pStyle w:val="PL"/>
      </w:pPr>
      <w:r>
        <w:t xml:space="preserve">          items:</w:t>
      </w:r>
    </w:p>
    <w:p w14:paraId="5774F064" w14:textId="77777777" w:rsidR="00725789" w:rsidRDefault="00725789" w:rsidP="00725789">
      <w:pPr>
        <w:pStyle w:val="PL"/>
      </w:pPr>
      <w:r>
        <w:t xml:space="preserve">            $ref: 'TS28541_NrNrm.yaml#/components/schemas/Snssai'</w:t>
      </w:r>
    </w:p>
    <w:p w14:paraId="3C371FB8" w14:textId="77777777" w:rsidR="00725789" w:rsidRDefault="00725789" w:rsidP="00725789">
      <w:pPr>
        <w:pStyle w:val="PL"/>
      </w:pPr>
      <w:r>
        <w:t xml:space="preserve">        locality:</w:t>
      </w:r>
    </w:p>
    <w:p w14:paraId="29C8A532" w14:textId="77777777" w:rsidR="00725789" w:rsidRDefault="00725789" w:rsidP="00725789">
      <w:pPr>
        <w:pStyle w:val="PL"/>
      </w:pPr>
      <w:r>
        <w:t xml:space="preserve">          type: string</w:t>
      </w:r>
    </w:p>
    <w:p w14:paraId="1176305B" w14:textId="77777777" w:rsidR="00725789" w:rsidRDefault="00725789" w:rsidP="00725789">
      <w:pPr>
        <w:pStyle w:val="PL"/>
      </w:pPr>
      <w:r>
        <w:t xml:space="preserve">        nFInfo:</w:t>
      </w:r>
    </w:p>
    <w:p w14:paraId="7E29C794" w14:textId="77777777" w:rsidR="00725789" w:rsidRDefault="00725789" w:rsidP="00725789">
      <w:pPr>
        <w:pStyle w:val="PL"/>
      </w:pPr>
      <w:r>
        <w:t xml:space="preserve">          $ref: '#/components/schemas/NFInfo'</w:t>
      </w:r>
    </w:p>
    <w:p w14:paraId="23DA85A2" w14:textId="77777777" w:rsidR="00725789" w:rsidRDefault="00725789" w:rsidP="00725789">
      <w:pPr>
        <w:pStyle w:val="PL"/>
      </w:pPr>
      <w:r>
        <w:t xml:space="preserve">        capacity:</w:t>
      </w:r>
    </w:p>
    <w:p w14:paraId="11455DEA" w14:textId="77777777" w:rsidR="00725789" w:rsidRDefault="00725789" w:rsidP="00725789">
      <w:pPr>
        <w:pStyle w:val="PL"/>
      </w:pPr>
      <w:r>
        <w:t xml:space="preserve">          type: integer</w:t>
      </w:r>
    </w:p>
    <w:p w14:paraId="2D30871E" w14:textId="77777777" w:rsidR="00725789" w:rsidRDefault="00725789" w:rsidP="00725789">
      <w:pPr>
        <w:pStyle w:val="PL"/>
      </w:pPr>
      <w:r>
        <w:t xml:space="preserve">        nfSetIdList:</w:t>
      </w:r>
    </w:p>
    <w:p w14:paraId="39BC4AB6" w14:textId="77777777" w:rsidR="00725789" w:rsidRDefault="00725789" w:rsidP="00725789">
      <w:pPr>
        <w:pStyle w:val="PL"/>
      </w:pPr>
      <w:r>
        <w:t xml:space="preserve">          type: array</w:t>
      </w:r>
    </w:p>
    <w:p w14:paraId="078B0688" w14:textId="77777777" w:rsidR="00725789" w:rsidRDefault="00725789" w:rsidP="00725789">
      <w:pPr>
        <w:pStyle w:val="PL"/>
      </w:pPr>
      <w:r>
        <w:t xml:space="preserve">          items:</w:t>
      </w:r>
    </w:p>
    <w:p w14:paraId="7B863DC9" w14:textId="77777777" w:rsidR="00725789" w:rsidRDefault="00725789" w:rsidP="00725789">
      <w:pPr>
        <w:pStyle w:val="PL"/>
      </w:pPr>
      <w:r>
        <w:t xml:space="preserve">            type: string</w:t>
      </w:r>
    </w:p>
    <w:p w14:paraId="67FD3291" w14:textId="77777777" w:rsidR="00725789" w:rsidRDefault="00725789" w:rsidP="00725789">
      <w:pPr>
        <w:pStyle w:val="PL"/>
      </w:pPr>
      <w:r>
        <w:t xml:space="preserve">        servingScope:</w:t>
      </w:r>
    </w:p>
    <w:p w14:paraId="7789C9E7" w14:textId="77777777" w:rsidR="00725789" w:rsidRDefault="00725789" w:rsidP="00725789">
      <w:pPr>
        <w:pStyle w:val="PL"/>
      </w:pPr>
      <w:r>
        <w:t xml:space="preserve">          type: array</w:t>
      </w:r>
    </w:p>
    <w:p w14:paraId="7C138BF7" w14:textId="77777777" w:rsidR="00725789" w:rsidRDefault="00725789" w:rsidP="00725789">
      <w:pPr>
        <w:pStyle w:val="PL"/>
      </w:pPr>
      <w:r>
        <w:t xml:space="preserve">          items:</w:t>
      </w:r>
    </w:p>
    <w:p w14:paraId="14ED760C" w14:textId="77777777" w:rsidR="00725789" w:rsidRDefault="00725789" w:rsidP="00725789">
      <w:pPr>
        <w:pStyle w:val="PL"/>
      </w:pPr>
      <w:r>
        <w:t xml:space="preserve">            type: string</w:t>
      </w:r>
    </w:p>
    <w:p w14:paraId="74D672D0" w14:textId="77777777" w:rsidR="00725789" w:rsidRDefault="00725789" w:rsidP="00725789">
      <w:pPr>
        <w:pStyle w:val="PL"/>
      </w:pPr>
      <w:r>
        <w:t xml:space="preserve">        nfSetRecoveryTimeList:</w:t>
      </w:r>
    </w:p>
    <w:p w14:paraId="61FF8833" w14:textId="77777777" w:rsidR="00725789" w:rsidRDefault="00725789" w:rsidP="00725789">
      <w:pPr>
        <w:pStyle w:val="PL"/>
      </w:pPr>
      <w:r>
        <w:t xml:space="preserve">          type: array</w:t>
      </w:r>
    </w:p>
    <w:p w14:paraId="2319096F" w14:textId="77777777" w:rsidR="00725789" w:rsidRDefault="00725789" w:rsidP="00725789">
      <w:pPr>
        <w:pStyle w:val="PL"/>
      </w:pPr>
      <w:r>
        <w:t xml:space="preserve">          items:</w:t>
      </w:r>
    </w:p>
    <w:p w14:paraId="128BB94D" w14:textId="77777777" w:rsidR="00725789" w:rsidRDefault="00725789" w:rsidP="00725789">
      <w:pPr>
        <w:pStyle w:val="PL"/>
      </w:pPr>
      <w:r>
        <w:t xml:space="preserve">            $ref: 'TS28623_ComDefs.yaml#/components/schemas/DateTime'</w:t>
      </w:r>
    </w:p>
    <w:p w14:paraId="15506783" w14:textId="77777777" w:rsidR="00725789" w:rsidRDefault="00725789" w:rsidP="00725789">
      <w:pPr>
        <w:pStyle w:val="PL"/>
      </w:pPr>
      <w:r>
        <w:t xml:space="preserve">        scpDomains:</w:t>
      </w:r>
    </w:p>
    <w:p w14:paraId="489FCA55" w14:textId="77777777" w:rsidR="00725789" w:rsidRDefault="00725789" w:rsidP="00725789">
      <w:pPr>
        <w:pStyle w:val="PL"/>
      </w:pPr>
      <w:r>
        <w:t xml:space="preserve">          type: array</w:t>
      </w:r>
    </w:p>
    <w:p w14:paraId="3521EC22" w14:textId="77777777" w:rsidR="00725789" w:rsidRDefault="00725789" w:rsidP="00725789">
      <w:pPr>
        <w:pStyle w:val="PL"/>
      </w:pPr>
      <w:r>
        <w:t xml:space="preserve">          items:</w:t>
      </w:r>
    </w:p>
    <w:p w14:paraId="716C923D" w14:textId="77777777" w:rsidR="00725789" w:rsidRDefault="00725789" w:rsidP="00725789">
      <w:pPr>
        <w:pStyle w:val="PL"/>
      </w:pPr>
      <w:r>
        <w:t xml:space="preserve">            type: string</w:t>
      </w:r>
    </w:p>
    <w:p w14:paraId="6D332FB5" w14:textId="77777777" w:rsidR="00725789" w:rsidRDefault="00725789" w:rsidP="00725789">
      <w:pPr>
        <w:pStyle w:val="PL"/>
      </w:pPr>
      <w:r>
        <w:t xml:space="preserve">        recoveryTime:</w:t>
      </w:r>
    </w:p>
    <w:p w14:paraId="5FBA3534" w14:textId="77777777" w:rsidR="00725789" w:rsidRDefault="00725789" w:rsidP="00725789">
      <w:pPr>
        <w:pStyle w:val="PL"/>
      </w:pPr>
      <w:r>
        <w:t xml:space="preserve">           $ref: 'TS28623_ComDefs.yaml#/components/schemas/DateTime'</w:t>
      </w:r>
    </w:p>
    <w:p w14:paraId="0597EEE0" w14:textId="77777777" w:rsidR="00725789" w:rsidRDefault="00725789" w:rsidP="00725789">
      <w:pPr>
        <w:pStyle w:val="PL"/>
      </w:pPr>
      <w:r>
        <w:t xml:space="preserve">        nfServicePersistence:</w:t>
      </w:r>
    </w:p>
    <w:p w14:paraId="30B3B8D4" w14:textId="77777777" w:rsidR="00725789" w:rsidRDefault="00725789" w:rsidP="00725789">
      <w:pPr>
        <w:pStyle w:val="PL"/>
      </w:pPr>
      <w:r>
        <w:t xml:space="preserve">           type: boolean</w:t>
      </w:r>
    </w:p>
    <w:p w14:paraId="79C6725B" w14:textId="77777777" w:rsidR="00725789" w:rsidRDefault="00725789" w:rsidP="00725789">
      <w:pPr>
        <w:pStyle w:val="PL"/>
      </w:pPr>
      <w:r>
        <w:t xml:space="preserve">        nfProfileChangesSupportInd:</w:t>
      </w:r>
    </w:p>
    <w:p w14:paraId="4D1E08FD" w14:textId="77777777" w:rsidR="00725789" w:rsidRDefault="00725789" w:rsidP="00725789">
      <w:pPr>
        <w:pStyle w:val="PL"/>
      </w:pPr>
      <w:r>
        <w:t xml:space="preserve">           type: boolean</w:t>
      </w:r>
    </w:p>
    <w:p w14:paraId="144BBC89" w14:textId="77777777" w:rsidR="00725789" w:rsidRDefault="00725789" w:rsidP="00725789">
      <w:pPr>
        <w:pStyle w:val="PL"/>
      </w:pPr>
      <w:r>
        <w:t xml:space="preserve">        defaultNotificationSubscriptions:</w:t>
      </w:r>
    </w:p>
    <w:p w14:paraId="388C9974" w14:textId="77777777" w:rsidR="00725789" w:rsidRDefault="00725789" w:rsidP="00725789">
      <w:pPr>
        <w:pStyle w:val="PL"/>
      </w:pPr>
      <w:r>
        <w:lastRenderedPageBreak/>
        <w:t xml:space="preserve">          type: array</w:t>
      </w:r>
    </w:p>
    <w:p w14:paraId="04E7CE23" w14:textId="77777777" w:rsidR="00725789" w:rsidRDefault="00725789" w:rsidP="00725789">
      <w:pPr>
        <w:pStyle w:val="PL"/>
      </w:pPr>
      <w:r>
        <w:t xml:space="preserve">          items:</w:t>
      </w:r>
    </w:p>
    <w:p w14:paraId="4BDBC3C5" w14:textId="77777777" w:rsidR="00725789" w:rsidRDefault="00725789" w:rsidP="00725789">
      <w:pPr>
        <w:pStyle w:val="PL"/>
      </w:pPr>
      <w:r>
        <w:t xml:space="preserve">            $ref: '#/components/schemas/DefaultNotificationSubscription'</w:t>
      </w:r>
    </w:p>
    <w:p w14:paraId="48F2391A" w14:textId="77777777" w:rsidR="00725789" w:rsidRDefault="00725789" w:rsidP="00725789">
      <w:pPr>
        <w:pStyle w:val="PL"/>
      </w:pPr>
      <w:r>
        <w:t xml:space="preserve">          minItems: 1</w:t>
      </w:r>
    </w:p>
    <w:p w14:paraId="0F8580CD" w14:textId="77777777" w:rsidR="00725789" w:rsidRDefault="00725789" w:rsidP="00725789">
      <w:pPr>
        <w:pStyle w:val="PL"/>
      </w:pPr>
      <w:r>
        <w:t xml:space="preserve">        serviceSetRecoveryTimeList:</w:t>
      </w:r>
    </w:p>
    <w:p w14:paraId="0FAAF099" w14:textId="77777777" w:rsidR="00725789" w:rsidRDefault="00725789" w:rsidP="00725789">
      <w:pPr>
        <w:pStyle w:val="PL"/>
      </w:pPr>
      <w:r>
        <w:t xml:space="preserve">          type: array</w:t>
      </w:r>
    </w:p>
    <w:p w14:paraId="2BDCD2EF" w14:textId="77777777" w:rsidR="00725789" w:rsidRDefault="00725789" w:rsidP="00725789">
      <w:pPr>
        <w:pStyle w:val="PL"/>
      </w:pPr>
      <w:r>
        <w:t xml:space="preserve">          items:</w:t>
      </w:r>
    </w:p>
    <w:p w14:paraId="5194DAE3" w14:textId="77777777" w:rsidR="00725789" w:rsidRDefault="00725789" w:rsidP="00725789">
      <w:pPr>
        <w:pStyle w:val="PL"/>
      </w:pPr>
      <w:r>
        <w:t xml:space="preserve">            $ref: 'TS28623_ComDefs.yaml#/components/schemas/DateTime'</w:t>
      </w:r>
    </w:p>
    <w:p w14:paraId="569E1BEB" w14:textId="77777777" w:rsidR="00725789" w:rsidRDefault="00725789" w:rsidP="00725789">
      <w:pPr>
        <w:pStyle w:val="PL"/>
      </w:pPr>
      <w:r>
        <w:t xml:space="preserve">          minItems: 1</w:t>
      </w:r>
    </w:p>
    <w:p w14:paraId="0AA1DDF7" w14:textId="77777777" w:rsidR="00725789" w:rsidRDefault="00725789" w:rsidP="00725789">
      <w:pPr>
        <w:pStyle w:val="PL"/>
      </w:pPr>
      <w:r>
        <w:t xml:space="preserve">        vendorId:</w:t>
      </w:r>
    </w:p>
    <w:p w14:paraId="7ECD0D2A" w14:textId="77777777" w:rsidR="00725789" w:rsidRDefault="00725789" w:rsidP="00725789">
      <w:pPr>
        <w:pStyle w:val="PL"/>
      </w:pPr>
      <w:r>
        <w:t xml:space="preserve">          type: string</w:t>
      </w:r>
    </w:p>
    <w:p w14:paraId="1B7F0C8E" w14:textId="77777777" w:rsidR="00725789" w:rsidRDefault="00725789" w:rsidP="00725789">
      <w:pPr>
        <w:pStyle w:val="PL"/>
      </w:pPr>
      <w:r>
        <w:t xml:space="preserve">    SEPPType:</w:t>
      </w:r>
    </w:p>
    <w:p w14:paraId="741166A5" w14:textId="77777777" w:rsidR="00725789" w:rsidRDefault="00725789" w:rsidP="00725789">
      <w:pPr>
        <w:pStyle w:val="PL"/>
      </w:pPr>
      <w:r>
        <w:t xml:space="preserve">      type: string</w:t>
      </w:r>
    </w:p>
    <w:p w14:paraId="5A9BB795" w14:textId="77777777" w:rsidR="00725789" w:rsidRDefault="00725789" w:rsidP="00725789">
      <w:pPr>
        <w:pStyle w:val="PL"/>
      </w:pPr>
      <w:r>
        <w:t xml:space="preserve">      description: any of enumerated value</w:t>
      </w:r>
    </w:p>
    <w:p w14:paraId="22DEC1D9" w14:textId="77777777" w:rsidR="00725789" w:rsidRDefault="00725789" w:rsidP="00725789">
      <w:pPr>
        <w:pStyle w:val="PL"/>
      </w:pPr>
      <w:r>
        <w:t xml:space="preserve">      enum:</w:t>
      </w:r>
    </w:p>
    <w:p w14:paraId="56BF58D4" w14:textId="77777777" w:rsidR="00725789" w:rsidRDefault="00725789" w:rsidP="00725789">
      <w:pPr>
        <w:pStyle w:val="PL"/>
      </w:pPr>
      <w:r>
        <w:t xml:space="preserve">        - CSEPP</w:t>
      </w:r>
    </w:p>
    <w:p w14:paraId="05BFA34C" w14:textId="77777777" w:rsidR="00725789" w:rsidRDefault="00725789" w:rsidP="00725789">
      <w:pPr>
        <w:pStyle w:val="PL"/>
      </w:pPr>
      <w:r>
        <w:t xml:space="preserve">        - PSEPP</w:t>
      </w:r>
    </w:p>
    <w:p w14:paraId="23E84BC4" w14:textId="77777777" w:rsidR="00725789" w:rsidRDefault="00725789" w:rsidP="00725789">
      <w:pPr>
        <w:pStyle w:val="PL"/>
      </w:pPr>
      <w:r>
        <w:t xml:space="preserve">    SupportedFunc:</w:t>
      </w:r>
    </w:p>
    <w:p w14:paraId="21AF57AD" w14:textId="77777777" w:rsidR="00725789" w:rsidRDefault="00725789" w:rsidP="00725789">
      <w:pPr>
        <w:pStyle w:val="PL"/>
      </w:pPr>
      <w:r>
        <w:t xml:space="preserve">      type: object</w:t>
      </w:r>
    </w:p>
    <w:p w14:paraId="5EC34789" w14:textId="77777777" w:rsidR="00725789" w:rsidRDefault="00725789" w:rsidP="00725789">
      <w:pPr>
        <w:pStyle w:val="PL"/>
      </w:pPr>
      <w:r>
        <w:t xml:space="preserve">      properties:</w:t>
      </w:r>
    </w:p>
    <w:p w14:paraId="049C3BBF" w14:textId="77777777" w:rsidR="00725789" w:rsidRDefault="00725789" w:rsidP="00725789">
      <w:pPr>
        <w:pStyle w:val="PL"/>
      </w:pPr>
      <w:r>
        <w:t xml:space="preserve">        function:</w:t>
      </w:r>
    </w:p>
    <w:p w14:paraId="78ACD437" w14:textId="77777777" w:rsidR="00725789" w:rsidRDefault="00725789" w:rsidP="00725789">
      <w:pPr>
        <w:pStyle w:val="PL"/>
      </w:pPr>
      <w:r>
        <w:t xml:space="preserve">          type: string</w:t>
      </w:r>
    </w:p>
    <w:p w14:paraId="19564D46" w14:textId="77777777" w:rsidR="00725789" w:rsidRDefault="00725789" w:rsidP="00725789">
      <w:pPr>
        <w:pStyle w:val="PL"/>
      </w:pPr>
      <w:r>
        <w:t xml:space="preserve">        policy:</w:t>
      </w:r>
    </w:p>
    <w:p w14:paraId="1EDF43AF" w14:textId="77777777" w:rsidR="00725789" w:rsidRDefault="00725789" w:rsidP="00725789">
      <w:pPr>
        <w:pStyle w:val="PL"/>
      </w:pPr>
      <w:r>
        <w:t xml:space="preserve">          type: string</w:t>
      </w:r>
    </w:p>
    <w:p w14:paraId="76344E76" w14:textId="77777777" w:rsidR="00725789" w:rsidRDefault="00725789" w:rsidP="00725789">
      <w:pPr>
        <w:pStyle w:val="PL"/>
      </w:pPr>
      <w:r>
        <w:t xml:space="preserve">    SupportedFuncList:</w:t>
      </w:r>
    </w:p>
    <w:p w14:paraId="4FB3066B" w14:textId="77777777" w:rsidR="00725789" w:rsidRDefault="00725789" w:rsidP="00725789">
      <w:pPr>
        <w:pStyle w:val="PL"/>
      </w:pPr>
      <w:r>
        <w:t xml:space="preserve">      type: array</w:t>
      </w:r>
    </w:p>
    <w:p w14:paraId="220A12F6" w14:textId="77777777" w:rsidR="00725789" w:rsidRDefault="00725789" w:rsidP="00725789">
      <w:pPr>
        <w:pStyle w:val="PL"/>
      </w:pPr>
      <w:r>
        <w:t xml:space="preserve">      items:</w:t>
      </w:r>
    </w:p>
    <w:p w14:paraId="778623E8" w14:textId="77777777" w:rsidR="00725789" w:rsidRDefault="00725789" w:rsidP="00725789">
      <w:pPr>
        <w:pStyle w:val="PL"/>
      </w:pPr>
      <w:r>
        <w:t xml:space="preserve">        $ref: '#/components/schemas/SupportedFunc'</w:t>
      </w:r>
    </w:p>
    <w:p w14:paraId="701C727D" w14:textId="77777777" w:rsidR="00725789" w:rsidRDefault="00725789" w:rsidP="00725789">
      <w:pPr>
        <w:pStyle w:val="PL"/>
      </w:pPr>
      <w:r>
        <w:t xml:space="preserve">    CommModelType:</w:t>
      </w:r>
    </w:p>
    <w:p w14:paraId="0E612551" w14:textId="77777777" w:rsidR="00725789" w:rsidRDefault="00725789" w:rsidP="00725789">
      <w:pPr>
        <w:pStyle w:val="PL"/>
      </w:pPr>
      <w:r>
        <w:t xml:space="preserve">      type: string</w:t>
      </w:r>
    </w:p>
    <w:p w14:paraId="3FE14A4D" w14:textId="77777777" w:rsidR="00725789" w:rsidRDefault="00725789" w:rsidP="00725789">
      <w:pPr>
        <w:pStyle w:val="PL"/>
      </w:pPr>
      <w:r>
        <w:t xml:space="preserve">      description: any of enumerated value</w:t>
      </w:r>
    </w:p>
    <w:p w14:paraId="40EC3674" w14:textId="77777777" w:rsidR="00725789" w:rsidRDefault="00725789" w:rsidP="00725789">
      <w:pPr>
        <w:pStyle w:val="PL"/>
      </w:pPr>
      <w:r>
        <w:t xml:space="preserve">      enum:</w:t>
      </w:r>
    </w:p>
    <w:p w14:paraId="40F1C8BF" w14:textId="77777777" w:rsidR="00725789" w:rsidRDefault="00725789" w:rsidP="00725789">
      <w:pPr>
        <w:pStyle w:val="PL"/>
      </w:pPr>
      <w:r>
        <w:t xml:space="preserve">        - DIRECT_COMMUNICATION_WO_NRF</w:t>
      </w:r>
    </w:p>
    <w:p w14:paraId="16AF219A" w14:textId="77777777" w:rsidR="00725789" w:rsidRDefault="00725789" w:rsidP="00725789">
      <w:pPr>
        <w:pStyle w:val="PL"/>
      </w:pPr>
      <w:r>
        <w:t xml:space="preserve">        - DIRECT_COMMUNICATION_WITH_NRF</w:t>
      </w:r>
    </w:p>
    <w:p w14:paraId="57A8DF18" w14:textId="77777777" w:rsidR="00725789" w:rsidRDefault="00725789" w:rsidP="00725789">
      <w:pPr>
        <w:pStyle w:val="PL"/>
      </w:pPr>
      <w:r>
        <w:t xml:space="preserve">        - INDIRECT_COMMUNICATION_WO_DEDICATED_DISCOVERY</w:t>
      </w:r>
    </w:p>
    <w:p w14:paraId="048386DF" w14:textId="77777777" w:rsidR="00725789" w:rsidRDefault="00725789" w:rsidP="00725789">
      <w:pPr>
        <w:pStyle w:val="PL"/>
      </w:pPr>
      <w:r>
        <w:t xml:space="preserve">        - INDIRECT_COMMUNICATION_WITH_DEDICATED_DISCOVERY</w:t>
      </w:r>
    </w:p>
    <w:p w14:paraId="44D9C2BF" w14:textId="77777777" w:rsidR="00725789" w:rsidRDefault="00725789" w:rsidP="00725789">
      <w:pPr>
        <w:pStyle w:val="PL"/>
      </w:pPr>
      <w:r>
        <w:t xml:space="preserve">    CommModel:</w:t>
      </w:r>
    </w:p>
    <w:p w14:paraId="7110F9E4" w14:textId="77777777" w:rsidR="00725789" w:rsidRDefault="00725789" w:rsidP="00725789">
      <w:pPr>
        <w:pStyle w:val="PL"/>
      </w:pPr>
      <w:r>
        <w:t xml:space="preserve">      type: object</w:t>
      </w:r>
    </w:p>
    <w:p w14:paraId="334F9E3C" w14:textId="77777777" w:rsidR="00725789" w:rsidRDefault="00725789" w:rsidP="00725789">
      <w:pPr>
        <w:pStyle w:val="PL"/>
      </w:pPr>
      <w:r>
        <w:t xml:space="preserve">      properties:</w:t>
      </w:r>
    </w:p>
    <w:p w14:paraId="107627C3" w14:textId="77777777" w:rsidR="00725789" w:rsidRDefault="00725789" w:rsidP="00725789">
      <w:pPr>
        <w:pStyle w:val="PL"/>
      </w:pPr>
      <w:r>
        <w:t xml:space="preserve">        groupId:</w:t>
      </w:r>
    </w:p>
    <w:p w14:paraId="1FE00DA7" w14:textId="77777777" w:rsidR="00725789" w:rsidRDefault="00725789" w:rsidP="00725789">
      <w:pPr>
        <w:pStyle w:val="PL"/>
      </w:pPr>
      <w:r>
        <w:t xml:space="preserve">          type: integer</w:t>
      </w:r>
    </w:p>
    <w:p w14:paraId="717880C7" w14:textId="77777777" w:rsidR="00725789" w:rsidRDefault="00725789" w:rsidP="00725789">
      <w:pPr>
        <w:pStyle w:val="PL"/>
      </w:pPr>
      <w:r>
        <w:t xml:space="preserve">        commModelType:</w:t>
      </w:r>
    </w:p>
    <w:p w14:paraId="36F14C94" w14:textId="77777777" w:rsidR="00725789" w:rsidRDefault="00725789" w:rsidP="00725789">
      <w:pPr>
        <w:pStyle w:val="PL"/>
      </w:pPr>
      <w:r>
        <w:t xml:space="preserve">          $ref: '#/components/schemas/CommModelType'</w:t>
      </w:r>
    </w:p>
    <w:p w14:paraId="62138E06" w14:textId="77777777" w:rsidR="00725789" w:rsidRDefault="00725789" w:rsidP="00725789">
      <w:pPr>
        <w:pStyle w:val="PL"/>
      </w:pPr>
      <w:r>
        <w:t xml:space="preserve">        targetNFServiceList:</w:t>
      </w:r>
    </w:p>
    <w:p w14:paraId="233C683A" w14:textId="77777777" w:rsidR="00725789" w:rsidRDefault="00725789" w:rsidP="00725789">
      <w:pPr>
        <w:pStyle w:val="PL"/>
      </w:pPr>
      <w:r>
        <w:t xml:space="preserve">          $ref: 'TS28623_ComDefs.yaml#/components/schemas/DnList'</w:t>
      </w:r>
    </w:p>
    <w:p w14:paraId="5F77500F" w14:textId="77777777" w:rsidR="00725789" w:rsidRDefault="00725789" w:rsidP="00725789">
      <w:pPr>
        <w:pStyle w:val="PL"/>
      </w:pPr>
      <w:r>
        <w:t xml:space="preserve">        commModelConfiguration:</w:t>
      </w:r>
    </w:p>
    <w:p w14:paraId="7F474B3A" w14:textId="77777777" w:rsidR="00725789" w:rsidRDefault="00725789" w:rsidP="00725789">
      <w:pPr>
        <w:pStyle w:val="PL"/>
      </w:pPr>
      <w:r>
        <w:t xml:space="preserve">          type: string</w:t>
      </w:r>
    </w:p>
    <w:p w14:paraId="6D1DF2F8" w14:textId="77777777" w:rsidR="00725789" w:rsidRDefault="00725789" w:rsidP="00725789">
      <w:pPr>
        <w:pStyle w:val="PL"/>
      </w:pPr>
      <w:r>
        <w:t xml:space="preserve">    CommModelList:</w:t>
      </w:r>
    </w:p>
    <w:p w14:paraId="30FEFA86" w14:textId="77777777" w:rsidR="00725789" w:rsidRDefault="00725789" w:rsidP="00725789">
      <w:pPr>
        <w:pStyle w:val="PL"/>
      </w:pPr>
      <w:r>
        <w:t xml:space="preserve">      type: array</w:t>
      </w:r>
    </w:p>
    <w:p w14:paraId="40DDA5D8" w14:textId="77777777" w:rsidR="00725789" w:rsidRDefault="00725789" w:rsidP="00725789">
      <w:pPr>
        <w:pStyle w:val="PL"/>
      </w:pPr>
      <w:r>
        <w:t xml:space="preserve">      items:</w:t>
      </w:r>
    </w:p>
    <w:p w14:paraId="12302E08" w14:textId="77777777" w:rsidR="00725789" w:rsidRDefault="00725789" w:rsidP="00725789">
      <w:pPr>
        <w:pStyle w:val="PL"/>
      </w:pPr>
      <w:r>
        <w:t xml:space="preserve">        $ref: '#/components/schemas/CommModel'</w:t>
      </w:r>
    </w:p>
    <w:p w14:paraId="5D62A539" w14:textId="77777777" w:rsidR="00725789" w:rsidRDefault="00725789" w:rsidP="00725789">
      <w:pPr>
        <w:pStyle w:val="PL"/>
      </w:pPr>
      <w:r>
        <w:t xml:space="preserve">    CapabilityList:</w:t>
      </w:r>
    </w:p>
    <w:p w14:paraId="2C695E04" w14:textId="77777777" w:rsidR="00725789" w:rsidRDefault="00725789" w:rsidP="00725789">
      <w:pPr>
        <w:pStyle w:val="PL"/>
      </w:pPr>
      <w:r>
        <w:t xml:space="preserve">      type: array</w:t>
      </w:r>
    </w:p>
    <w:p w14:paraId="61487EEA" w14:textId="77777777" w:rsidR="00725789" w:rsidRDefault="00725789" w:rsidP="00725789">
      <w:pPr>
        <w:pStyle w:val="PL"/>
      </w:pPr>
      <w:r>
        <w:t xml:space="preserve">      items:</w:t>
      </w:r>
    </w:p>
    <w:p w14:paraId="3539D171" w14:textId="77777777" w:rsidR="00725789" w:rsidRDefault="00725789" w:rsidP="00725789">
      <w:pPr>
        <w:pStyle w:val="PL"/>
      </w:pPr>
      <w:r>
        <w:t xml:space="preserve">        type: string</w:t>
      </w:r>
    </w:p>
    <w:p w14:paraId="0624AE40" w14:textId="77777777" w:rsidR="00725789" w:rsidRDefault="00725789" w:rsidP="00725789">
      <w:pPr>
        <w:pStyle w:val="PL"/>
      </w:pPr>
      <w:r>
        <w:t xml:space="preserve">    FiveQiDscpMapping:</w:t>
      </w:r>
    </w:p>
    <w:p w14:paraId="483D8AB1" w14:textId="77777777" w:rsidR="00725789" w:rsidRDefault="00725789" w:rsidP="00725789">
      <w:pPr>
        <w:pStyle w:val="PL"/>
      </w:pPr>
      <w:r>
        <w:t xml:space="preserve">      type: object</w:t>
      </w:r>
    </w:p>
    <w:p w14:paraId="7BFE800A" w14:textId="77777777" w:rsidR="00725789" w:rsidRDefault="00725789" w:rsidP="00725789">
      <w:pPr>
        <w:pStyle w:val="PL"/>
      </w:pPr>
      <w:r>
        <w:t xml:space="preserve">      properties:</w:t>
      </w:r>
    </w:p>
    <w:p w14:paraId="6D82F45E" w14:textId="77777777" w:rsidR="00725789" w:rsidRDefault="00725789" w:rsidP="00725789">
      <w:pPr>
        <w:pStyle w:val="PL"/>
      </w:pPr>
      <w:r>
        <w:t xml:space="preserve">        fiveQIValues:</w:t>
      </w:r>
    </w:p>
    <w:p w14:paraId="53E5BA5A" w14:textId="77777777" w:rsidR="00725789" w:rsidRDefault="00725789" w:rsidP="00725789">
      <w:pPr>
        <w:pStyle w:val="PL"/>
      </w:pPr>
      <w:r>
        <w:t xml:space="preserve">          type: array</w:t>
      </w:r>
    </w:p>
    <w:p w14:paraId="2F2AE072" w14:textId="77777777" w:rsidR="00725789" w:rsidRDefault="00725789" w:rsidP="00725789">
      <w:pPr>
        <w:pStyle w:val="PL"/>
      </w:pPr>
      <w:r>
        <w:t xml:space="preserve">          items:</w:t>
      </w:r>
    </w:p>
    <w:p w14:paraId="1AF12F69" w14:textId="77777777" w:rsidR="00725789" w:rsidRDefault="00725789" w:rsidP="00725789">
      <w:pPr>
        <w:pStyle w:val="PL"/>
      </w:pPr>
      <w:r>
        <w:t xml:space="preserve">            type: integer</w:t>
      </w:r>
    </w:p>
    <w:p w14:paraId="31B49940" w14:textId="77777777" w:rsidR="00725789" w:rsidRDefault="00725789" w:rsidP="00725789">
      <w:pPr>
        <w:pStyle w:val="PL"/>
      </w:pPr>
      <w:r>
        <w:t xml:space="preserve">        dscp:</w:t>
      </w:r>
    </w:p>
    <w:p w14:paraId="7867F860" w14:textId="77777777" w:rsidR="00725789" w:rsidRDefault="00725789" w:rsidP="00725789">
      <w:pPr>
        <w:pStyle w:val="PL"/>
      </w:pPr>
      <w:r>
        <w:t xml:space="preserve">          type: integer</w:t>
      </w:r>
    </w:p>
    <w:p w14:paraId="47B069B2" w14:textId="77777777" w:rsidR="00725789" w:rsidRDefault="00725789" w:rsidP="00725789">
      <w:pPr>
        <w:pStyle w:val="PL"/>
      </w:pPr>
      <w:r>
        <w:t xml:space="preserve">    NetworkSliceInfo:</w:t>
      </w:r>
    </w:p>
    <w:p w14:paraId="55D39E04" w14:textId="77777777" w:rsidR="00725789" w:rsidRDefault="00725789" w:rsidP="00725789">
      <w:pPr>
        <w:pStyle w:val="PL"/>
      </w:pPr>
      <w:r>
        <w:t xml:space="preserve">      type: object</w:t>
      </w:r>
    </w:p>
    <w:p w14:paraId="3261DCD1" w14:textId="77777777" w:rsidR="00725789" w:rsidRDefault="00725789" w:rsidP="00725789">
      <w:pPr>
        <w:pStyle w:val="PL"/>
      </w:pPr>
      <w:r>
        <w:t xml:space="preserve">      properties:</w:t>
      </w:r>
    </w:p>
    <w:p w14:paraId="6F60FDD6" w14:textId="77777777" w:rsidR="00725789" w:rsidRDefault="00725789" w:rsidP="00725789">
      <w:pPr>
        <w:pStyle w:val="PL"/>
      </w:pPr>
      <w:r>
        <w:t xml:space="preserve">        sNSSAI:</w:t>
      </w:r>
    </w:p>
    <w:p w14:paraId="76F6F89E" w14:textId="77777777" w:rsidR="00725789" w:rsidRDefault="00725789" w:rsidP="00725789">
      <w:pPr>
        <w:pStyle w:val="PL"/>
      </w:pPr>
      <w:r>
        <w:t xml:space="preserve">          $ref: 'TS28541_NrNrm.yaml#/components/schemas/Snssai'</w:t>
      </w:r>
    </w:p>
    <w:p w14:paraId="7BACCB97" w14:textId="77777777" w:rsidR="00725789" w:rsidRDefault="00725789" w:rsidP="00725789">
      <w:pPr>
        <w:pStyle w:val="PL"/>
      </w:pPr>
      <w:r>
        <w:t xml:space="preserve">        cNSIId:</w:t>
      </w:r>
    </w:p>
    <w:p w14:paraId="2F0B6C59" w14:textId="77777777" w:rsidR="00725789" w:rsidRDefault="00725789" w:rsidP="00725789">
      <w:pPr>
        <w:pStyle w:val="PL"/>
      </w:pPr>
      <w:r>
        <w:t xml:space="preserve">          $ref: '#/components/schemas/CNSIId'</w:t>
      </w:r>
    </w:p>
    <w:p w14:paraId="64485BFC" w14:textId="77777777" w:rsidR="00725789" w:rsidRDefault="00725789" w:rsidP="00725789">
      <w:pPr>
        <w:pStyle w:val="PL"/>
      </w:pPr>
      <w:r>
        <w:t xml:space="preserve">        networkSliceRef:</w:t>
      </w:r>
    </w:p>
    <w:p w14:paraId="46FDC197" w14:textId="77777777" w:rsidR="00725789" w:rsidRDefault="00725789" w:rsidP="00725789">
      <w:pPr>
        <w:pStyle w:val="PL"/>
      </w:pPr>
      <w:r>
        <w:t xml:space="preserve">          $ref: 'TS28623_ComDefs.yaml#/components/schemas/DnList'</w:t>
      </w:r>
    </w:p>
    <w:p w14:paraId="0FF89F0A" w14:textId="77777777" w:rsidR="00725789" w:rsidRDefault="00725789" w:rsidP="00725789">
      <w:pPr>
        <w:pStyle w:val="PL"/>
      </w:pPr>
      <w:r>
        <w:t xml:space="preserve">    NetworkSliceInfoList:</w:t>
      </w:r>
    </w:p>
    <w:p w14:paraId="4FFA0CA9" w14:textId="77777777" w:rsidR="00725789" w:rsidRDefault="00725789" w:rsidP="00725789">
      <w:pPr>
        <w:pStyle w:val="PL"/>
      </w:pPr>
      <w:r>
        <w:t xml:space="preserve">      type: array</w:t>
      </w:r>
    </w:p>
    <w:p w14:paraId="46C49AEB" w14:textId="77777777" w:rsidR="00725789" w:rsidRDefault="00725789" w:rsidP="00725789">
      <w:pPr>
        <w:pStyle w:val="PL"/>
      </w:pPr>
      <w:r>
        <w:t xml:space="preserve">      items:</w:t>
      </w:r>
    </w:p>
    <w:p w14:paraId="7F77F5F2" w14:textId="77777777" w:rsidR="00725789" w:rsidRDefault="00725789" w:rsidP="00725789">
      <w:pPr>
        <w:pStyle w:val="PL"/>
      </w:pPr>
      <w:r>
        <w:t xml:space="preserve">        $ref: '#/components/schemas/NetworkSliceInfo'</w:t>
      </w:r>
    </w:p>
    <w:p w14:paraId="3823372E" w14:textId="77777777" w:rsidR="00725789" w:rsidRDefault="00725789" w:rsidP="00725789">
      <w:pPr>
        <w:pStyle w:val="PL"/>
      </w:pPr>
    </w:p>
    <w:p w14:paraId="3A08B9B3" w14:textId="77777777" w:rsidR="00725789" w:rsidRDefault="00725789" w:rsidP="00725789">
      <w:pPr>
        <w:pStyle w:val="PL"/>
      </w:pPr>
      <w:r>
        <w:lastRenderedPageBreak/>
        <w:t xml:space="preserve">    PacketErrorRate:</w:t>
      </w:r>
    </w:p>
    <w:p w14:paraId="7BC8E7A2" w14:textId="77777777" w:rsidR="00725789" w:rsidRDefault="00725789" w:rsidP="00725789">
      <w:pPr>
        <w:pStyle w:val="PL"/>
      </w:pPr>
      <w:r>
        <w:t xml:space="preserve">      type: object</w:t>
      </w:r>
    </w:p>
    <w:p w14:paraId="656B295C" w14:textId="77777777" w:rsidR="00725789" w:rsidRDefault="00725789" w:rsidP="00725789">
      <w:pPr>
        <w:pStyle w:val="PL"/>
      </w:pPr>
      <w:r>
        <w:t xml:space="preserve">      properties:</w:t>
      </w:r>
    </w:p>
    <w:p w14:paraId="5B1EA3D5" w14:textId="77777777" w:rsidR="00725789" w:rsidRDefault="00725789" w:rsidP="00725789">
      <w:pPr>
        <w:pStyle w:val="PL"/>
      </w:pPr>
      <w:r>
        <w:t xml:space="preserve">        scalar:</w:t>
      </w:r>
    </w:p>
    <w:p w14:paraId="4180146C" w14:textId="77777777" w:rsidR="00725789" w:rsidRDefault="00725789" w:rsidP="00725789">
      <w:pPr>
        <w:pStyle w:val="PL"/>
      </w:pPr>
      <w:r>
        <w:t xml:space="preserve">          type: integer</w:t>
      </w:r>
    </w:p>
    <w:p w14:paraId="699C383E" w14:textId="77777777" w:rsidR="00725789" w:rsidRDefault="00725789" w:rsidP="00725789">
      <w:pPr>
        <w:pStyle w:val="PL"/>
      </w:pPr>
      <w:r>
        <w:t xml:space="preserve">        exponent:</w:t>
      </w:r>
    </w:p>
    <w:p w14:paraId="29268787" w14:textId="77777777" w:rsidR="00725789" w:rsidRDefault="00725789" w:rsidP="00725789">
      <w:pPr>
        <w:pStyle w:val="PL"/>
      </w:pPr>
      <w:r>
        <w:t xml:space="preserve">          type: integer</w:t>
      </w:r>
    </w:p>
    <w:p w14:paraId="462A1A30" w14:textId="77777777" w:rsidR="00725789" w:rsidRDefault="00725789" w:rsidP="00725789">
      <w:pPr>
        <w:pStyle w:val="PL"/>
      </w:pPr>
    </w:p>
    <w:p w14:paraId="583B7C9A" w14:textId="77777777" w:rsidR="00725789" w:rsidRDefault="00725789" w:rsidP="00725789">
      <w:pPr>
        <w:pStyle w:val="PL"/>
      </w:pPr>
      <w:r>
        <w:t xml:space="preserve">    GtpUPathDelayThresholdsType:</w:t>
      </w:r>
    </w:p>
    <w:p w14:paraId="7D27FFA0" w14:textId="77777777" w:rsidR="00725789" w:rsidRDefault="00725789" w:rsidP="00725789">
      <w:pPr>
        <w:pStyle w:val="PL"/>
      </w:pPr>
      <w:r>
        <w:t xml:space="preserve">      type: object</w:t>
      </w:r>
    </w:p>
    <w:p w14:paraId="02869B9C" w14:textId="77777777" w:rsidR="00725789" w:rsidRDefault="00725789" w:rsidP="00725789">
      <w:pPr>
        <w:pStyle w:val="PL"/>
      </w:pPr>
      <w:r>
        <w:t xml:space="preserve">      properties:</w:t>
      </w:r>
    </w:p>
    <w:p w14:paraId="010C542B" w14:textId="77777777" w:rsidR="00725789" w:rsidRDefault="00725789" w:rsidP="00725789">
      <w:pPr>
        <w:pStyle w:val="PL"/>
      </w:pPr>
      <w:r>
        <w:t xml:space="preserve">        n3AveragePacketDelayThreshold:</w:t>
      </w:r>
    </w:p>
    <w:p w14:paraId="51059458" w14:textId="77777777" w:rsidR="00725789" w:rsidRDefault="00725789" w:rsidP="00725789">
      <w:pPr>
        <w:pStyle w:val="PL"/>
      </w:pPr>
      <w:r>
        <w:t xml:space="preserve">          type: integer</w:t>
      </w:r>
    </w:p>
    <w:p w14:paraId="5E18D093" w14:textId="77777777" w:rsidR="00725789" w:rsidRDefault="00725789" w:rsidP="00725789">
      <w:pPr>
        <w:pStyle w:val="PL"/>
      </w:pPr>
      <w:r>
        <w:t xml:space="preserve">        n3MinPacketDelayThreshold:</w:t>
      </w:r>
    </w:p>
    <w:p w14:paraId="7906719D" w14:textId="77777777" w:rsidR="00725789" w:rsidRDefault="00725789" w:rsidP="00725789">
      <w:pPr>
        <w:pStyle w:val="PL"/>
      </w:pPr>
      <w:r>
        <w:t xml:space="preserve">          type: integer</w:t>
      </w:r>
    </w:p>
    <w:p w14:paraId="0741888D" w14:textId="77777777" w:rsidR="00725789" w:rsidRDefault="00725789" w:rsidP="00725789">
      <w:pPr>
        <w:pStyle w:val="PL"/>
      </w:pPr>
      <w:r>
        <w:t xml:space="preserve">        n3MaxPacketDelayThreshold:</w:t>
      </w:r>
    </w:p>
    <w:p w14:paraId="78204E14" w14:textId="77777777" w:rsidR="00725789" w:rsidRDefault="00725789" w:rsidP="00725789">
      <w:pPr>
        <w:pStyle w:val="PL"/>
      </w:pPr>
      <w:r>
        <w:t xml:space="preserve">          type: integer</w:t>
      </w:r>
    </w:p>
    <w:p w14:paraId="0A6052B3" w14:textId="77777777" w:rsidR="00725789" w:rsidRDefault="00725789" w:rsidP="00725789">
      <w:pPr>
        <w:pStyle w:val="PL"/>
      </w:pPr>
      <w:r>
        <w:t xml:space="preserve">        n9AveragePacketDelayThreshold:</w:t>
      </w:r>
    </w:p>
    <w:p w14:paraId="2C515334" w14:textId="77777777" w:rsidR="00725789" w:rsidRDefault="00725789" w:rsidP="00725789">
      <w:pPr>
        <w:pStyle w:val="PL"/>
      </w:pPr>
      <w:r>
        <w:t xml:space="preserve">          type: integer</w:t>
      </w:r>
    </w:p>
    <w:p w14:paraId="46F1B1E1" w14:textId="77777777" w:rsidR="00725789" w:rsidRDefault="00725789" w:rsidP="00725789">
      <w:pPr>
        <w:pStyle w:val="PL"/>
      </w:pPr>
      <w:r>
        <w:t xml:space="preserve">        n9MinPacketDelayThreshold:</w:t>
      </w:r>
    </w:p>
    <w:p w14:paraId="4141E339" w14:textId="77777777" w:rsidR="00725789" w:rsidRDefault="00725789" w:rsidP="00725789">
      <w:pPr>
        <w:pStyle w:val="PL"/>
      </w:pPr>
      <w:r>
        <w:t xml:space="preserve">          type: integer</w:t>
      </w:r>
    </w:p>
    <w:p w14:paraId="17B6DD6C" w14:textId="77777777" w:rsidR="00725789" w:rsidRDefault="00725789" w:rsidP="00725789">
      <w:pPr>
        <w:pStyle w:val="PL"/>
      </w:pPr>
      <w:r>
        <w:t xml:space="preserve">        n9MaxPacketDelayThreshold:</w:t>
      </w:r>
    </w:p>
    <w:p w14:paraId="5D59384C" w14:textId="77777777" w:rsidR="00725789" w:rsidRDefault="00725789" w:rsidP="00725789">
      <w:pPr>
        <w:pStyle w:val="PL"/>
      </w:pPr>
      <w:r>
        <w:t xml:space="preserve">          type: integer</w:t>
      </w:r>
    </w:p>
    <w:p w14:paraId="42D1A110" w14:textId="77777777" w:rsidR="00725789" w:rsidRDefault="00725789" w:rsidP="00725789">
      <w:pPr>
        <w:pStyle w:val="PL"/>
      </w:pPr>
      <w:r>
        <w:t xml:space="preserve">    QFPacketDelayThresholdsType:</w:t>
      </w:r>
    </w:p>
    <w:p w14:paraId="7F1CBA66" w14:textId="77777777" w:rsidR="00725789" w:rsidRDefault="00725789" w:rsidP="00725789">
      <w:pPr>
        <w:pStyle w:val="PL"/>
      </w:pPr>
      <w:r>
        <w:t xml:space="preserve">      type: object</w:t>
      </w:r>
    </w:p>
    <w:p w14:paraId="0C27E839" w14:textId="77777777" w:rsidR="00725789" w:rsidRDefault="00725789" w:rsidP="00725789">
      <w:pPr>
        <w:pStyle w:val="PL"/>
      </w:pPr>
      <w:r>
        <w:t xml:space="preserve">      properties:</w:t>
      </w:r>
    </w:p>
    <w:p w14:paraId="72048E46" w14:textId="77777777" w:rsidR="00725789" w:rsidRDefault="00725789" w:rsidP="00725789">
      <w:pPr>
        <w:pStyle w:val="PL"/>
      </w:pPr>
      <w:r>
        <w:t xml:space="preserve">        thresholdDl:</w:t>
      </w:r>
    </w:p>
    <w:p w14:paraId="33D2FCC8" w14:textId="77777777" w:rsidR="00725789" w:rsidRDefault="00725789" w:rsidP="00725789">
      <w:pPr>
        <w:pStyle w:val="PL"/>
      </w:pPr>
      <w:r>
        <w:t xml:space="preserve">          type: integer</w:t>
      </w:r>
    </w:p>
    <w:p w14:paraId="4038471E" w14:textId="77777777" w:rsidR="00725789" w:rsidRDefault="00725789" w:rsidP="00725789">
      <w:pPr>
        <w:pStyle w:val="PL"/>
      </w:pPr>
      <w:r>
        <w:t xml:space="preserve">        thresholdUl:</w:t>
      </w:r>
    </w:p>
    <w:p w14:paraId="4A0D2828" w14:textId="77777777" w:rsidR="00725789" w:rsidRDefault="00725789" w:rsidP="00725789">
      <w:pPr>
        <w:pStyle w:val="PL"/>
      </w:pPr>
      <w:r>
        <w:t xml:space="preserve">          type: integer</w:t>
      </w:r>
    </w:p>
    <w:p w14:paraId="75CA73B3" w14:textId="77777777" w:rsidR="00725789" w:rsidRDefault="00725789" w:rsidP="00725789">
      <w:pPr>
        <w:pStyle w:val="PL"/>
      </w:pPr>
      <w:r>
        <w:t xml:space="preserve">        thresholdRtt:</w:t>
      </w:r>
    </w:p>
    <w:p w14:paraId="72C58CD1" w14:textId="77777777" w:rsidR="00725789" w:rsidRDefault="00725789" w:rsidP="00725789">
      <w:pPr>
        <w:pStyle w:val="PL"/>
      </w:pPr>
      <w:r>
        <w:t xml:space="preserve">          type: integer</w:t>
      </w:r>
    </w:p>
    <w:p w14:paraId="1FB81242" w14:textId="77777777" w:rsidR="00725789" w:rsidRDefault="00725789" w:rsidP="00725789">
      <w:pPr>
        <w:pStyle w:val="PL"/>
      </w:pPr>
    </w:p>
    <w:p w14:paraId="73A129D7" w14:textId="77777777" w:rsidR="00725789" w:rsidRDefault="00725789" w:rsidP="00725789">
      <w:pPr>
        <w:pStyle w:val="PL"/>
      </w:pPr>
      <w:r>
        <w:t xml:space="preserve">    QosData:</w:t>
      </w:r>
    </w:p>
    <w:p w14:paraId="08CF2255" w14:textId="77777777" w:rsidR="00725789" w:rsidRDefault="00725789" w:rsidP="00725789">
      <w:pPr>
        <w:pStyle w:val="PL"/>
      </w:pPr>
      <w:r>
        <w:t xml:space="preserve">      type: object</w:t>
      </w:r>
    </w:p>
    <w:p w14:paraId="0D64C8DC" w14:textId="77777777" w:rsidR="00725789" w:rsidRDefault="00725789" w:rsidP="00725789">
      <w:pPr>
        <w:pStyle w:val="PL"/>
      </w:pPr>
      <w:r>
        <w:t xml:space="preserve">      properties:</w:t>
      </w:r>
    </w:p>
    <w:p w14:paraId="6E7A5950" w14:textId="77777777" w:rsidR="00725789" w:rsidRDefault="00725789" w:rsidP="00725789">
      <w:pPr>
        <w:pStyle w:val="PL"/>
      </w:pPr>
      <w:r>
        <w:t xml:space="preserve">        qosId:</w:t>
      </w:r>
    </w:p>
    <w:p w14:paraId="66C15782" w14:textId="77777777" w:rsidR="00725789" w:rsidRDefault="00725789" w:rsidP="00725789">
      <w:pPr>
        <w:pStyle w:val="PL"/>
      </w:pPr>
      <w:r>
        <w:t xml:space="preserve">          type: string</w:t>
      </w:r>
    </w:p>
    <w:p w14:paraId="22470366" w14:textId="77777777" w:rsidR="00725789" w:rsidRDefault="00725789" w:rsidP="00725789">
      <w:pPr>
        <w:pStyle w:val="PL"/>
      </w:pPr>
      <w:r>
        <w:t xml:space="preserve">        fiveQIValue:</w:t>
      </w:r>
    </w:p>
    <w:p w14:paraId="195A2C7C" w14:textId="77777777" w:rsidR="00725789" w:rsidRDefault="00725789" w:rsidP="00725789">
      <w:pPr>
        <w:pStyle w:val="PL"/>
      </w:pPr>
      <w:r>
        <w:t xml:space="preserve">          type: integer</w:t>
      </w:r>
    </w:p>
    <w:p w14:paraId="33694F03" w14:textId="77777777" w:rsidR="00725789" w:rsidRDefault="00725789" w:rsidP="00725789">
      <w:pPr>
        <w:pStyle w:val="PL"/>
      </w:pPr>
      <w:r>
        <w:t xml:space="preserve">        maxbrUl:</w:t>
      </w:r>
    </w:p>
    <w:p w14:paraId="6A09083E" w14:textId="77777777" w:rsidR="00725789" w:rsidRDefault="00725789" w:rsidP="00725789">
      <w:pPr>
        <w:pStyle w:val="PL"/>
      </w:pPr>
      <w:r>
        <w:t xml:space="preserve">          $ref: 'TS29571_CommonData.yaml#/components/schemas/BitRateRm'</w:t>
      </w:r>
    </w:p>
    <w:p w14:paraId="778E30C6" w14:textId="77777777" w:rsidR="00725789" w:rsidRDefault="00725789" w:rsidP="00725789">
      <w:pPr>
        <w:pStyle w:val="PL"/>
      </w:pPr>
      <w:r>
        <w:t xml:space="preserve">        maxbrDl:</w:t>
      </w:r>
    </w:p>
    <w:p w14:paraId="24F21E9B" w14:textId="77777777" w:rsidR="00725789" w:rsidRDefault="00725789" w:rsidP="00725789">
      <w:pPr>
        <w:pStyle w:val="PL"/>
      </w:pPr>
      <w:r>
        <w:t xml:space="preserve">          $ref: 'TS29571_CommonData.yaml#/components/schemas/BitRateRm'</w:t>
      </w:r>
    </w:p>
    <w:p w14:paraId="778CF1C1" w14:textId="77777777" w:rsidR="00725789" w:rsidRDefault="00725789" w:rsidP="00725789">
      <w:pPr>
        <w:pStyle w:val="PL"/>
      </w:pPr>
      <w:r>
        <w:t xml:space="preserve">        gbrUl:</w:t>
      </w:r>
    </w:p>
    <w:p w14:paraId="752363F5" w14:textId="77777777" w:rsidR="00725789" w:rsidRDefault="00725789" w:rsidP="00725789">
      <w:pPr>
        <w:pStyle w:val="PL"/>
      </w:pPr>
      <w:r>
        <w:t xml:space="preserve">          $ref: 'TS29571_CommonData.yaml#/components/schemas/BitRateRm'</w:t>
      </w:r>
    </w:p>
    <w:p w14:paraId="69BEAF1A" w14:textId="77777777" w:rsidR="00725789" w:rsidRDefault="00725789" w:rsidP="00725789">
      <w:pPr>
        <w:pStyle w:val="PL"/>
      </w:pPr>
      <w:r>
        <w:t xml:space="preserve">        gbrDl:</w:t>
      </w:r>
    </w:p>
    <w:p w14:paraId="53507773" w14:textId="77777777" w:rsidR="00725789" w:rsidRDefault="00725789" w:rsidP="00725789">
      <w:pPr>
        <w:pStyle w:val="PL"/>
      </w:pPr>
      <w:r>
        <w:t xml:space="preserve">          $ref: 'TS29571_CommonData.yaml#/components/schemas/BitRateRm'</w:t>
      </w:r>
    </w:p>
    <w:p w14:paraId="51034C0C" w14:textId="77777777" w:rsidR="00725789" w:rsidRDefault="00725789" w:rsidP="00725789">
      <w:pPr>
        <w:pStyle w:val="PL"/>
      </w:pPr>
      <w:r>
        <w:t xml:space="preserve">        arp:</w:t>
      </w:r>
    </w:p>
    <w:p w14:paraId="068936F7" w14:textId="77777777" w:rsidR="00725789" w:rsidRDefault="00725789" w:rsidP="00725789">
      <w:pPr>
        <w:pStyle w:val="PL"/>
      </w:pPr>
      <w:r>
        <w:t xml:space="preserve">          $ref: 'TS29571_CommonData.yaml#/components/schemas/Arp'</w:t>
      </w:r>
    </w:p>
    <w:p w14:paraId="590E4399" w14:textId="77777777" w:rsidR="00725789" w:rsidRDefault="00725789" w:rsidP="00725789">
      <w:pPr>
        <w:pStyle w:val="PL"/>
      </w:pPr>
      <w:r>
        <w:t xml:space="preserve">        qosNotificationControl:</w:t>
      </w:r>
    </w:p>
    <w:p w14:paraId="13442252" w14:textId="77777777" w:rsidR="00725789" w:rsidRDefault="00725789" w:rsidP="00725789">
      <w:pPr>
        <w:pStyle w:val="PL"/>
      </w:pPr>
      <w:r>
        <w:t xml:space="preserve">          type: boolean</w:t>
      </w:r>
    </w:p>
    <w:p w14:paraId="37E5602F" w14:textId="77777777" w:rsidR="00725789" w:rsidRDefault="00725789" w:rsidP="00725789">
      <w:pPr>
        <w:pStyle w:val="PL"/>
      </w:pPr>
      <w:r>
        <w:t xml:space="preserve">        reflectiveQos:</w:t>
      </w:r>
    </w:p>
    <w:p w14:paraId="75A7ADFB" w14:textId="77777777" w:rsidR="00725789" w:rsidRDefault="00725789" w:rsidP="00725789">
      <w:pPr>
        <w:pStyle w:val="PL"/>
      </w:pPr>
      <w:r>
        <w:t xml:space="preserve">          type: boolean</w:t>
      </w:r>
    </w:p>
    <w:p w14:paraId="3CCA7E41" w14:textId="77777777" w:rsidR="00725789" w:rsidRDefault="00725789" w:rsidP="00725789">
      <w:pPr>
        <w:pStyle w:val="PL"/>
      </w:pPr>
      <w:r>
        <w:t xml:space="preserve">        sharingKeyDl:</w:t>
      </w:r>
    </w:p>
    <w:p w14:paraId="3F5A580F" w14:textId="77777777" w:rsidR="00725789" w:rsidRDefault="00725789" w:rsidP="00725789">
      <w:pPr>
        <w:pStyle w:val="PL"/>
      </w:pPr>
      <w:r>
        <w:t xml:space="preserve">          type: string</w:t>
      </w:r>
    </w:p>
    <w:p w14:paraId="07F10621" w14:textId="77777777" w:rsidR="00725789" w:rsidRDefault="00725789" w:rsidP="00725789">
      <w:pPr>
        <w:pStyle w:val="PL"/>
      </w:pPr>
      <w:r>
        <w:t xml:space="preserve">        sharingKeyUl:</w:t>
      </w:r>
    </w:p>
    <w:p w14:paraId="4484C8D3" w14:textId="77777777" w:rsidR="00725789" w:rsidRDefault="00725789" w:rsidP="00725789">
      <w:pPr>
        <w:pStyle w:val="PL"/>
      </w:pPr>
      <w:r>
        <w:t xml:space="preserve">          type: string</w:t>
      </w:r>
    </w:p>
    <w:p w14:paraId="35192044" w14:textId="77777777" w:rsidR="00725789" w:rsidRDefault="00725789" w:rsidP="00725789">
      <w:pPr>
        <w:pStyle w:val="PL"/>
      </w:pPr>
      <w:r>
        <w:t xml:space="preserve">        maxPacketLossRateDl:</w:t>
      </w:r>
    </w:p>
    <w:p w14:paraId="1FF7B3D6" w14:textId="77777777" w:rsidR="00725789" w:rsidRDefault="00725789" w:rsidP="00725789">
      <w:pPr>
        <w:pStyle w:val="PL"/>
      </w:pPr>
      <w:r>
        <w:t xml:space="preserve">          $ref: 'TS29571_CommonData.yaml#/components/schemas/PacketLossRateRm'</w:t>
      </w:r>
    </w:p>
    <w:p w14:paraId="7CBAD821" w14:textId="77777777" w:rsidR="00725789" w:rsidRDefault="00725789" w:rsidP="00725789">
      <w:pPr>
        <w:pStyle w:val="PL"/>
      </w:pPr>
      <w:r>
        <w:t xml:space="preserve">        maxPacketLossRateUl:</w:t>
      </w:r>
    </w:p>
    <w:p w14:paraId="27025D74" w14:textId="77777777" w:rsidR="00725789" w:rsidRDefault="00725789" w:rsidP="00725789">
      <w:pPr>
        <w:pStyle w:val="PL"/>
      </w:pPr>
      <w:r>
        <w:t xml:space="preserve">          $ref: 'TS29571_CommonData.yaml#/components/schemas/PacketLossRateRm'</w:t>
      </w:r>
    </w:p>
    <w:p w14:paraId="20C80189" w14:textId="77777777" w:rsidR="00725789" w:rsidRDefault="00725789" w:rsidP="00725789">
      <w:pPr>
        <w:pStyle w:val="PL"/>
      </w:pPr>
      <w:r>
        <w:t xml:space="preserve">        extMaxDataBurstVol:</w:t>
      </w:r>
    </w:p>
    <w:p w14:paraId="33EFA8CE" w14:textId="77777777" w:rsidR="00725789" w:rsidRDefault="00725789" w:rsidP="00725789">
      <w:pPr>
        <w:pStyle w:val="PL"/>
      </w:pPr>
      <w:r>
        <w:t xml:space="preserve">          $ref: 'TS29571_CommonData.yaml#/components/schemas/ExtMaxDataBurstVolRm'</w:t>
      </w:r>
    </w:p>
    <w:p w14:paraId="0C2BBDFB" w14:textId="77777777" w:rsidR="00725789" w:rsidRDefault="00725789" w:rsidP="00725789">
      <w:pPr>
        <w:pStyle w:val="PL"/>
      </w:pPr>
    </w:p>
    <w:p w14:paraId="0524032E" w14:textId="77777777" w:rsidR="00725789" w:rsidRDefault="00725789" w:rsidP="00725789">
      <w:pPr>
        <w:pStyle w:val="PL"/>
      </w:pPr>
      <w:r>
        <w:t xml:space="preserve">    QosDataList:</w:t>
      </w:r>
    </w:p>
    <w:p w14:paraId="519AA9A4" w14:textId="77777777" w:rsidR="00725789" w:rsidRDefault="00725789" w:rsidP="00725789">
      <w:pPr>
        <w:pStyle w:val="PL"/>
      </w:pPr>
      <w:r>
        <w:t xml:space="preserve">      type: array</w:t>
      </w:r>
    </w:p>
    <w:p w14:paraId="356ADFAE" w14:textId="77777777" w:rsidR="00725789" w:rsidRDefault="00725789" w:rsidP="00725789">
      <w:pPr>
        <w:pStyle w:val="PL"/>
      </w:pPr>
      <w:r>
        <w:t xml:space="preserve">      items:</w:t>
      </w:r>
    </w:p>
    <w:p w14:paraId="6013EDA7" w14:textId="77777777" w:rsidR="00725789" w:rsidRDefault="00725789" w:rsidP="00725789">
      <w:pPr>
        <w:pStyle w:val="PL"/>
      </w:pPr>
      <w:r>
        <w:t xml:space="preserve">        $ref: '#/components/schemas/QosData'</w:t>
      </w:r>
    </w:p>
    <w:p w14:paraId="7790F888" w14:textId="77777777" w:rsidR="00725789" w:rsidRDefault="00725789" w:rsidP="00725789">
      <w:pPr>
        <w:pStyle w:val="PL"/>
      </w:pPr>
    </w:p>
    <w:p w14:paraId="0F9B6395" w14:textId="77777777" w:rsidR="00725789" w:rsidRDefault="00725789" w:rsidP="00725789">
      <w:pPr>
        <w:pStyle w:val="PL"/>
      </w:pPr>
      <w:r>
        <w:t xml:space="preserve">    SteeringMode:</w:t>
      </w:r>
    </w:p>
    <w:p w14:paraId="57480D70" w14:textId="77777777" w:rsidR="00725789" w:rsidRDefault="00725789" w:rsidP="00725789">
      <w:pPr>
        <w:pStyle w:val="PL"/>
      </w:pPr>
      <w:r>
        <w:t xml:space="preserve">      type: object</w:t>
      </w:r>
    </w:p>
    <w:p w14:paraId="02387861" w14:textId="77777777" w:rsidR="00725789" w:rsidRDefault="00725789" w:rsidP="00725789">
      <w:pPr>
        <w:pStyle w:val="PL"/>
      </w:pPr>
      <w:r>
        <w:t xml:space="preserve">      properties:</w:t>
      </w:r>
    </w:p>
    <w:p w14:paraId="4B6EC9ED" w14:textId="77777777" w:rsidR="00725789" w:rsidRDefault="00725789" w:rsidP="00725789">
      <w:pPr>
        <w:pStyle w:val="PL"/>
      </w:pPr>
      <w:r>
        <w:t xml:space="preserve">        steerModeValue:</w:t>
      </w:r>
    </w:p>
    <w:p w14:paraId="744554C6" w14:textId="77777777" w:rsidR="00725789" w:rsidRDefault="00725789" w:rsidP="00725789">
      <w:pPr>
        <w:pStyle w:val="PL"/>
      </w:pPr>
      <w:r>
        <w:t xml:space="preserve">          $ref: 'TS29512_Npcf_SMPolicyControl.yaml#/components/schemas/SteerModeValue'</w:t>
      </w:r>
    </w:p>
    <w:p w14:paraId="22D2324F" w14:textId="77777777" w:rsidR="00725789" w:rsidRDefault="00725789" w:rsidP="00725789">
      <w:pPr>
        <w:pStyle w:val="PL"/>
      </w:pPr>
      <w:r>
        <w:t xml:space="preserve">        active:</w:t>
      </w:r>
    </w:p>
    <w:p w14:paraId="74E0B645" w14:textId="77777777" w:rsidR="00725789" w:rsidRDefault="00725789" w:rsidP="00725789">
      <w:pPr>
        <w:pStyle w:val="PL"/>
      </w:pPr>
      <w:r>
        <w:t xml:space="preserve">          $ref: 'TS29571_CommonData.yaml#/components/schemas/AccessType'</w:t>
      </w:r>
    </w:p>
    <w:p w14:paraId="6BBD7065" w14:textId="77777777" w:rsidR="00725789" w:rsidRDefault="00725789" w:rsidP="00725789">
      <w:pPr>
        <w:pStyle w:val="PL"/>
      </w:pPr>
      <w:r>
        <w:t xml:space="preserve">        standby:</w:t>
      </w:r>
    </w:p>
    <w:p w14:paraId="5D8DD24B" w14:textId="77777777" w:rsidR="00725789" w:rsidRDefault="00725789" w:rsidP="00725789">
      <w:pPr>
        <w:pStyle w:val="PL"/>
      </w:pPr>
      <w:r>
        <w:lastRenderedPageBreak/>
        <w:t xml:space="preserve">          $ref: 'TS29571_CommonData.yaml#/components/schemas/AccessTypeRm'</w:t>
      </w:r>
    </w:p>
    <w:p w14:paraId="24C96DFA" w14:textId="77777777" w:rsidR="00725789" w:rsidRDefault="00725789" w:rsidP="00725789">
      <w:pPr>
        <w:pStyle w:val="PL"/>
      </w:pPr>
      <w:r>
        <w:t xml:space="preserve">        threeGLoad:</w:t>
      </w:r>
    </w:p>
    <w:p w14:paraId="5E8CC46B" w14:textId="77777777" w:rsidR="00725789" w:rsidRDefault="00725789" w:rsidP="00725789">
      <w:pPr>
        <w:pStyle w:val="PL"/>
      </w:pPr>
      <w:r>
        <w:t xml:space="preserve">          $ref: 'TS29571_CommonData.yaml#/components/schemas/Uinteger'</w:t>
      </w:r>
    </w:p>
    <w:p w14:paraId="59582A57" w14:textId="77777777" w:rsidR="00725789" w:rsidRDefault="00725789" w:rsidP="00725789">
      <w:pPr>
        <w:pStyle w:val="PL"/>
      </w:pPr>
      <w:r>
        <w:t xml:space="preserve">        prioAcc:</w:t>
      </w:r>
    </w:p>
    <w:p w14:paraId="265D33E8" w14:textId="77777777" w:rsidR="00725789" w:rsidRDefault="00725789" w:rsidP="00725789">
      <w:pPr>
        <w:pStyle w:val="PL"/>
      </w:pPr>
      <w:r>
        <w:t xml:space="preserve">          $ref: 'TS29571_CommonData.yaml#/components/schemas/AccessType'</w:t>
      </w:r>
    </w:p>
    <w:p w14:paraId="609D1F20" w14:textId="77777777" w:rsidR="00725789" w:rsidRDefault="00725789" w:rsidP="00725789">
      <w:pPr>
        <w:pStyle w:val="PL"/>
      </w:pPr>
    </w:p>
    <w:p w14:paraId="06BFF249" w14:textId="77777777" w:rsidR="00725789" w:rsidRDefault="00725789" w:rsidP="00725789">
      <w:pPr>
        <w:pStyle w:val="PL"/>
      </w:pPr>
      <w:r>
        <w:t xml:space="preserve">    TrafficControlData:</w:t>
      </w:r>
    </w:p>
    <w:p w14:paraId="0CBE7DF7" w14:textId="77777777" w:rsidR="00725789" w:rsidRDefault="00725789" w:rsidP="00725789">
      <w:pPr>
        <w:pStyle w:val="PL"/>
      </w:pPr>
      <w:r>
        <w:t xml:space="preserve">      type: object</w:t>
      </w:r>
    </w:p>
    <w:p w14:paraId="02F31CFD" w14:textId="77777777" w:rsidR="00725789" w:rsidRDefault="00725789" w:rsidP="00725789">
      <w:pPr>
        <w:pStyle w:val="PL"/>
      </w:pPr>
      <w:r>
        <w:t xml:space="preserve">      properties:</w:t>
      </w:r>
    </w:p>
    <w:p w14:paraId="43ABC87D" w14:textId="77777777" w:rsidR="00725789" w:rsidRDefault="00725789" w:rsidP="00725789">
      <w:pPr>
        <w:pStyle w:val="PL"/>
      </w:pPr>
      <w:r>
        <w:t xml:space="preserve">        tcId:</w:t>
      </w:r>
    </w:p>
    <w:p w14:paraId="30372E31" w14:textId="77777777" w:rsidR="00725789" w:rsidRDefault="00725789" w:rsidP="00725789">
      <w:pPr>
        <w:pStyle w:val="PL"/>
      </w:pPr>
      <w:r>
        <w:t xml:space="preserve">          type: string</w:t>
      </w:r>
    </w:p>
    <w:p w14:paraId="4FF3E2EB" w14:textId="77777777" w:rsidR="00725789" w:rsidRDefault="00725789" w:rsidP="00725789">
      <w:pPr>
        <w:pStyle w:val="PL"/>
      </w:pPr>
      <w:r>
        <w:t xml:space="preserve">        flowStatus:</w:t>
      </w:r>
    </w:p>
    <w:p w14:paraId="5A553865" w14:textId="77777777" w:rsidR="00725789" w:rsidRDefault="00725789" w:rsidP="00725789">
      <w:pPr>
        <w:pStyle w:val="PL"/>
      </w:pPr>
      <w:r>
        <w:t xml:space="preserve">          $ref: 'TS29514_Npcf_PolicyAuthorization.yaml#/components/schemas/FlowStatus'</w:t>
      </w:r>
    </w:p>
    <w:p w14:paraId="12617188" w14:textId="77777777" w:rsidR="00725789" w:rsidRDefault="00725789" w:rsidP="00725789">
      <w:pPr>
        <w:pStyle w:val="PL"/>
      </w:pPr>
      <w:r>
        <w:t xml:space="preserve">        redirectInfo:</w:t>
      </w:r>
    </w:p>
    <w:p w14:paraId="3F4D2508" w14:textId="77777777" w:rsidR="00725789" w:rsidRDefault="00725789" w:rsidP="00725789">
      <w:pPr>
        <w:pStyle w:val="PL"/>
      </w:pPr>
      <w:r>
        <w:t xml:space="preserve">          $ref: 'TS29512_Npcf_SMPolicyControl.yaml#/components/schemas/RedirectInformation'</w:t>
      </w:r>
    </w:p>
    <w:p w14:paraId="0D926758" w14:textId="77777777" w:rsidR="00725789" w:rsidRDefault="00725789" w:rsidP="00725789">
      <w:pPr>
        <w:pStyle w:val="PL"/>
      </w:pPr>
      <w:r>
        <w:t xml:space="preserve">        addRedirectInfo:</w:t>
      </w:r>
    </w:p>
    <w:p w14:paraId="449360BA" w14:textId="77777777" w:rsidR="00725789" w:rsidRDefault="00725789" w:rsidP="00725789">
      <w:pPr>
        <w:pStyle w:val="PL"/>
      </w:pPr>
      <w:r>
        <w:t xml:space="preserve">          type: array</w:t>
      </w:r>
    </w:p>
    <w:p w14:paraId="64F29D87" w14:textId="77777777" w:rsidR="00725789" w:rsidRDefault="00725789" w:rsidP="00725789">
      <w:pPr>
        <w:pStyle w:val="PL"/>
      </w:pPr>
      <w:r>
        <w:t xml:space="preserve">          items:</w:t>
      </w:r>
    </w:p>
    <w:p w14:paraId="4A923BB4" w14:textId="77777777" w:rsidR="00725789" w:rsidRDefault="00725789" w:rsidP="00725789">
      <w:pPr>
        <w:pStyle w:val="PL"/>
      </w:pPr>
      <w:r>
        <w:t xml:space="preserve">            $ref: 'TS29512_Npcf_SMPolicyControl.yaml#/components/schemas/RedirectInformation'</w:t>
      </w:r>
    </w:p>
    <w:p w14:paraId="6709454D" w14:textId="77777777" w:rsidR="00725789" w:rsidRDefault="00725789" w:rsidP="00725789">
      <w:pPr>
        <w:pStyle w:val="PL"/>
      </w:pPr>
      <w:r>
        <w:t xml:space="preserve">          minItems: 1</w:t>
      </w:r>
    </w:p>
    <w:p w14:paraId="69B47DCD" w14:textId="77777777" w:rsidR="00725789" w:rsidRDefault="00725789" w:rsidP="00725789">
      <w:pPr>
        <w:pStyle w:val="PL"/>
      </w:pPr>
      <w:r>
        <w:t xml:space="preserve">        muteNotif:</w:t>
      </w:r>
    </w:p>
    <w:p w14:paraId="4C4B11B7" w14:textId="77777777" w:rsidR="00725789" w:rsidRDefault="00725789" w:rsidP="00725789">
      <w:pPr>
        <w:pStyle w:val="PL"/>
      </w:pPr>
      <w:r>
        <w:t xml:space="preserve">          type: boolean</w:t>
      </w:r>
    </w:p>
    <w:p w14:paraId="76F37710" w14:textId="77777777" w:rsidR="00725789" w:rsidRDefault="00725789" w:rsidP="00725789">
      <w:pPr>
        <w:pStyle w:val="PL"/>
      </w:pPr>
      <w:r>
        <w:t xml:space="preserve">        trafficSteeringPolIdDl:</w:t>
      </w:r>
    </w:p>
    <w:p w14:paraId="752B9BFE" w14:textId="77777777" w:rsidR="00725789" w:rsidRDefault="00725789" w:rsidP="00725789">
      <w:pPr>
        <w:pStyle w:val="PL"/>
      </w:pPr>
      <w:r>
        <w:t xml:space="preserve">          type: string</w:t>
      </w:r>
    </w:p>
    <w:p w14:paraId="250C50CB" w14:textId="77777777" w:rsidR="00725789" w:rsidRDefault="00725789" w:rsidP="00725789">
      <w:pPr>
        <w:pStyle w:val="PL"/>
      </w:pPr>
      <w:r>
        <w:t xml:space="preserve">          nullable: true</w:t>
      </w:r>
    </w:p>
    <w:p w14:paraId="6484366A" w14:textId="77777777" w:rsidR="00725789" w:rsidRDefault="00725789" w:rsidP="00725789">
      <w:pPr>
        <w:pStyle w:val="PL"/>
      </w:pPr>
      <w:r>
        <w:t xml:space="preserve">        trafficSteeringPolIdUl:</w:t>
      </w:r>
    </w:p>
    <w:p w14:paraId="3F2862F7" w14:textId="77777777" w:rsidR="00725789" w:rsidRDefault="00725789" w:rsidP="00725789">
      <w:pPr>
        <w:pStyle w:val="PL"/>
      </w:pPr>
      <w:r>
        <w:t xml:space="preserve">          type: string</w:t>
      </w:r>
    </w:p>
    <w:p w14:paraId="0B696B23" w14:textId="77777777" w:rsidR="00725789" w:rsidRDefault="00725789" w:rsidP="00725789">
      <w:pPr>
        <w:pStyle w:val="PL"/>
      </w:pPr>
      <w:r>
        <w:t xml:space="preserve">          nullable: true</w:t>
      </w:r>
    </w:p>
    <w:p w14:paraId="663FC32D" w14:textId="77777777" w:rsidR="00725789" w:rsidRDefault="00725789" w:rsidP="00725789">
      <w:pPr>
        <w:pStyle w:val="PL"/>
      </w:pPr>
      <w:r>
        <w:t xml:space="preserve">        routeToLocs:</w:t>
      </w:r>
    </w:p>
    <w:p w14:paraId="372F8EA8" w14:textId="77777777" w:rsidR="00725789" w:rsidRDefault="00725789" w:rsidP="00725789">
      <w:pPr>
        <w:pStyle w:val="PL"/>
      </w:pPr>
      <w:r>
        <w:t xml:space="preserve">          type: array</w:t>
      </w:r>
    </w:p>
    <w:p w14:paraId="36809FCB" w14:textId="77777777" w:rsidR="00725789" w:rsidRDefault="00725789" w:rsidP="00725789">
      <w:pPr>
        <w:pStyle w:val="PL"/>
      </w:pPr>
      <w:r>
        <w:t xml:space="preserve">          items:</w:t>
      </w:r>
    </w:p>
    <w:p w14:paraId="7F7F03A3" w14:textId="77777777" w:rsidR="00725789" w:rsidRDefault="00725789" w:rsidP="00725789">
      <w:pPr>
        <w:pStyle w:val="PL"/>
      </w:pPr>
      <w:r>
        <w:t xml:space="preserve">            $ref: 'TS29571_CommonData.yaml#/components/schemas/RouteToLocation'</w:t>
      </w:r>
    </w:p>
    <w:p w14:paraId="46BB7CB3" w14:textId="77777777" w:rsidR="00725789" w:rsidRDefault="00725789" w:rsidP="00725789">
      <w:pPr>
        <w:pStyle w:val="PL"/>
      </w:pPr>
      <w:r>
        <w:t xml:space="preserve">        traffCorreInd:</w:t>
      </w:r>
    </w:p>
    <w:p w14:paraId="21ABBBDE" w14:textId="77777777" w:rsidR="00725789" w:rsidRDefault="00725789" w:rsidP="00725789">
      <w:pPr>
        <w:pStyle w:val="PL"/>
      </w:pPr>
      <w:r>
        <w:t xml:space="preserve">          type: boolean</w:t>
      </w:r>
    </w:p>
    <w:p w14:paraId="5452E925" w14:textId="77777777" w:rsidR="00725789" w:rsidRDefault="00725789" w:rsidP="00725789">
      <w:pPr>
        <w:pStyle w:val="PL"/>
      </w:pPr>
      <w:r>
        <w:t xml:space="preserve">        upPathChgEvent:</w:t>
      </w:r>
    </w:p>
    <w:p w14:paraId="0BC724CF" w14:textId="77777777" w:rsidR="00725789" w:rsidRDefault="00725789" w:rsidP="00725789">
      <w:pPr>
        <w:pStyle w:val="PL"/>
      </w:pPr>
      <w:r>
        <w:t xml:space="preserve">          $ref: 'TS29512_Npcf_SMPolicyControl.yaml#/components/schemas/UpPathChgEvent'</w:t>
      </w:r>
    </w:p>
    <w:p w14:paraId="71DBD00B" w14:textId="77777777" w:rsidR="00725789" w:rsidRDefault="00725789" w:rsidP="00725789">
      <w:pPr>
        <w:pStyle w:val="PL"/>
      </w:pPr>
      <w:r>
        <w:t xml:space="preserve">        steerFun:</w:t>
      </w:r>
    </w:p>
    <w:p w14:paraId="18C934B4" w14:textId="77777777" w:rsidR="00725789" w:rsidRDefault="00725789" w:rsidP="00725789">
      <w:pPr>
        <w:pStyle w:val="PL"/>
      </w:pPr>
      <w:r>
        <w:t xml:space="preserve">          $ref: 'TS29512_Npcf_SMPolicyControl.yaml#/components/schemas/SteeringFunctionality'</w:t>
      </w:r>
    </w:p>
    <w:p w14:paraId="79F796DB" w14:textId="77777777" w:rsidR="00725789" w:rsidRDefault="00725789" w:rsidP="00725789">
      <w:pPr>
        <w:pStyle w:val="PL"/>
      </w:pPr>
      <w:r>
        <w:t xml:space="preserve">        steerModeDl:</w:t>
      </w:r>
    </w:p>
    <w:p w14:paraId="2A635BFA" w14:textId="77777777" w:rsidR="00725789" w:rsidRDefault="00725789" w:rsidP="00725789">
      <w:pPr>
        <w:pStyle w:val="PL"/>
      </w:pPr>
      <w:r>
        <w:t xml:space="preserve">          $ref: '#/components/schemas/SteeringMode'</w:t>
      </w:r>
    </w:p>
    <w:p w14:paraId="40CC4895" w14:textId="77777777" w:rsidR="00725789" w:rsidRDefault="00725789" w:rsidP="00725789">
      <w:pPr>
        <w:pStyle w:val="PL"/>
      </w:pPr>
      <w:r>
        <w:t xml:space="preserve">        steerModeUl:</w:t>
      </w:r>
    </w:p>
    <w:p w14:paraId="78094FE5" w14:textId="77777777" w:rsidR="00725789" w:rsidRDefault="00725789" w:rsidP="00725789">
      <w:pPr>
        <w:pStyle w:val="PL"/>
      </w:pPr>
      <w:r>
        <w:t xml:space="preserve">          $ref: '#/components/schemas/SteeringMode'</w:t>
      </w:r>
    </w:p>
    <w:p w14:paraId="184B073E" w14:textId="77777777" w:rsidR="00725789" w:rsidRDefault="00725789" w:rsidP="00725789">
      <w:pPr>
        <w:pStyle w:val="PL"/>
      </w:pPr>
      <w:r>
        <w:t xml:space="preserve">        mulAccCtrl:</w:t>
      </w:r>
    </w:p>
    <w:p w14:paraId="1161A387" w14:textId="77777777" w:rsidR="00725789" w:rsidRDefault="00725789" w:rsidP="00725789">
      <w:pPr>
        <w:pStyle w:val="PL"/>
      </w:pPr>
      <w:r>
        <w:t xml:space="preserve">          $ref: 'TS29512_Npcf_SMPolicyControl.yaml#/components/schemas/MulticastAccessControl'</w:t>
      </w:r>
    </w:p>
    <w:p w14:paraId="69CB28E3" w14:textId="77777777" w:rsidR="00725789" w:rsidRDefault="00725789" w:rsidP="00725789">
      <w:pPr>
        <w:pStyle w:val="PL"/>
      </w:pPr>
      <w:r>
        <w:t xml:space="preserve">        snssaiList:</w:t>
      </w:r>
    </w:p>
    <w:p w14:paraId="31EC8B2B" w14:textId="77777777" w:rsidR="00725789" w:rsidRDefault="00725789" w:rsidP="00725789">
      <w:pPr>
        <w:pStyle w:val="PL"/>
      </w:pPr>
      <w:r>
        <w:t xml:space="preserve">          $ref: '#/components/schemas/SnssaiList'</w:t>
      </w:r>
    </w:p>
    <w:p w14:paraId="5AA3D061" w14:textId="77777777" w:rsidR="00725789" w:rsidRDefault="00725789" w:rsidP="00725789">
      <w:pPr>
        <w:pStyle w:val="PL"/>
      </w:pPr>
    </w:p>
    <w:p w14:paraId="597DF852" w14:textId="77777777" w:rsidR="00725789" w:rsidRDefault="00725789" w:rsidP="00725789">
      <w:pPr>
        <w:pStyle w:val="PL"/>
      </w:pPr>
      <w:r>
        <w:t xml:space="preserve">    TrafficControlDataList:</w:t>
      </w:r>
    </w:p>
    <w:p w14:paraId="50AC4EE2" w14:textId="77777777" w:rsidR="00725789" w:rsidRDefault="00725789" w:rsidP="00725789">
      <w:pPr>
        <w:pStyle w:val="PL"/>
      </w:pPr>
      <w:r>
        <w:t xml:space="preserve">      type: array</w:t>
      </w:r>
    </w:p>
    <w:p w14:paraId="7D5B1FEC" w14:textId="77777777" w:rsidR="00725789" w:rsidRDefault="00725789" w:rsidP="00725789">
      <w:pPr>
        <w:pStyle w:val="PL"/>
      </w:pPr>
      <w:r>
        <w:t xml:space="preserve">      items:</w:t>
      </w:r>
    </w:p>
    <w:p w14:paraId="2BE48930" w14:textId="77777777" w:rsidR="00725789" w:rsidRDefault="00725789" w:rsidP="00725789">
      <w:pPr>
        <w:pStyle w:val="PL"/>
      </w:pPr>
      <w:r>
        <w:t xml:space="preserve">        $ref: '#/components/schemas/TrafficControlData'</w:t>
      </w:r>
    </w:p>
    <w:p w14:paraId="796FB201" w14:textId="77777777" w:rsidR="00725789" w:rsidRDefault="00725789" w:rsidP="00725789">
      <w:pPr>
        <w:pStyle w:val="PL"/>
      </w:pPr>
    </w:p>
    <w:p w14:paraId="4D0CB9B6" w14:textId="77777777" w:rsidR="00725789" w:rsidRDefault="00725789" w:rsidP="00725789">
      <w:pPr>
        <w:pStyle w:val="PL"/>
      </w:pPr>
      <w:r>
        <w:t xml:space="preserve">    PccRule:</w:t>
      </w:r>
    </w:p>
    <w:p w14:paraId="7C3D63F0" w14:textId="77777777" w:rsidR="00725789" w:rsidRDefault="00725789" w:rsidP="00725789">
      <w:pPr>
        <w:pStyle w:val="PL"/>
      </w:pPr>
      <w:r>
        <w:t xml:space="preserve">      type: object</w:t>
      </w:r>
    </w:p>
    <w:p w14:paraId="5A2FF2CF" w14:textId="77777777" w:rsidR="00725789" w:rsidRDefault="00725789" w:rsidP="00725789">
      <w:pPr>
        <w:pStyle w:val="PL"/>
      </w:pPr>
      <w:r>
        <w:t xml:space="preserve">      properties:</w:t>
      </w:r>
    </w:p>
    <w:p w14:paraId="7C82DC84" w14:textId="77777777" w:rsidR="00725789" w:rsidRDefault="00725789" w:rsidP="00725789">
      <w:pPr>
        <w:pStyle w:val="PL"/>
      </w:pPr>
      <w:r>
        <w:t xml:space="preserve">        pccRuleId:</w:t>
      </w:r>
    </w:p>
    <w:p w14:paraId="4352B4AE" w14:textId="77777777" w:rsidR="00725789" w:rsidRDefault="00725789" w:rsidP="00725789">
      <w:pPr>
        <w:pStyle w:val="PL"/>
      </w:pPr>
      <w:r>
        <w:t xml:space="preserve">          type: string</w:t>
      </w:r>
    </w:p>
    <w:p w14:paraId="56EA5372" w14:textId="77777777" w:rsidR="00725789" w:rsidRDefault="00725789" w:rsidP="00725789">
      <w:pPr>
        <w:pStyle w:val="PL"/>
      </w:pPr>
      <w:r>
        <w:t xml:space="preserve">          description: Univocally identifies the PCC rule within a PDU session.</w:t>
      </w:r>
    </w:p>
    <w:p w14:paraId="76902D41" w14:textId="77777777" w:rsidR="00725789" w:rsidRDefault="00725789" w:rsidP="00725789">
      <w:pPr>
        <w:pStyle w:val="PL"/>
      </w:pPr>
      <w:r>
        <w:t xml:space="preserve">        flowInfoList:</w:t>
      </w:r>
    </w:p>
    <w:p w14:paraId="14250596" w14:textId="77777777" w:rsidR="00725789" w:rsidRDefault="00725789" w:rsidP="00725789">
      <w:pPr>
        <w:pStyle w:val="PL"/>
      </w:pPr>
      <w:r>
        <w:t xml:space="preserve">          type: array</w:t>
      </w:r>
    </w:p>
    <w:p w14:paraId="6B53FF6A" w14:textId="77777777" w:rsidR="00725789" w:rsidRDefault="00725789" w:rsidP="00725789">
      <w:pPr>
        <w:pStyle w:val="PL"/>
      </w:pPr>
      <w:r>
        <w:t xml:space="preserve">          items:</w:t>
      </w:r>
    </w:p>
    <w:p w14:paraId="107A80FE" w14:textId="77777777" w:rsidR="00725789" w:rsidRDefault="00725789" w:rsidP="00725789">
      <w:pPr>
        <w:pStyle w:val="PL"/>
      </w:pPr>
      <w:r>
        <w:t xml:space="preserve">            $ref: 'TS29512_Npcf_SMPolicyControl.yaml#/components/schemas/FlowInformation'</w:t>
      </w:r>
    </w:p>
    <w:p w14:paraId="46B350F0" w14:textId="77777777" w:rsidR="00725789" w:rsidRDefault="00725789" w:rsidP="00725789">
      <w:pPr>
        <w:pStyle w:val="PL"/>
      </w:pPr>
      <w:r>
        <w:t xml:space="preserve">        applicationId:</w:t>
      </w:r>
    </w:p>
    <w:p w14:paraId="6834D7A9" w14:textId="77777777" w:rsidR="00725789" w:rsidRDefault="00725789" w:rsidP="00725789">
      <w:pPr>
        <w:pStyle w:val="PL"/>
      </w:pPr>
      <w:r>
        <w:t xml:space="preserve">          type: string</w:t>
      </w:r>
    </w:p>
    <w:p w14:paraId="4E424B61" w14:textId="77777777" w:rsidR="00725789" w:rsidRDefault="00725789" w:rsidP="00725789">
      <w:pPr>
        <w:pStyle w:val="PL"/>
      </w:pPr>
      <w:r>
        <w:t xml:space="preserve">        appDescriptor:</w:t>
      </w:r>
    </w:p>
    <w:p w14:paraId="6052B209" w14:textId="77777777" w:rsidR="00725789" w:rsidRDefault="00725789" w:rsidP="00725789">
      <w:pPr>
        <w:pStyle w:val="PL"/>
      </w:pPr>
      <w:r>
        <w:t xml:space="preserve">          $ref: 'TS29512_Npcf_SMPolicyControl.yaml#/components/schemas/ApplicationDescriptor'</w:t>
      </w:r>
    </w:p>
    <w:p w14:paraId="5F84EF64" w14:textId="77777777" w:rsidR="00725789" w:rsidRDefault="00725789" w:rsidP="00725789">
      <w:pPr>
        <w:pStyle w:val="PL"/>
      </w:pPr>
      <w:r>
        <w:t xml:space="preserve">        contentVersion:</w:t>
      </w:r>
    </w:p>
    <w:p w14:paraId="09E0AD4B" w14:textId="77777777" w:rsidR="00725789" w:rsidRDefault="00725789" w:rsidP="00725789">
      <w:pPr>
        <w:pStyle w:val="PL"/>
      </w:pPr>
      <w:r>
        <w:t xml:space="preserve">          $ref: 'TS29514_Npcf_PolicyAuthorization.yaml#/components/schemas/ContentVersion'</w:t>
      </w:r>
    </w:p>
    <w:p w14:paraId="0B64C12F" w14:textId="77777777" w:rsidR="00725789" w:rsidRDefault="00725789" w:rsidP="00725789">
      <w:pPr>
        <w:pStyle w:val="PL"/>
      </w:pPr>
      <w:r>
        <w:t xml:space="preserve">        precedence:</w:t>
      </w:r>
    </w:p>
    <w:p w14:paraId="3353DEA0" w14:textId="77777777" w:rsidR="00725789" w:rsidRDefault="00725789" w:rsidP="00725789">
      <w:pPr>
        <w:pStyle w:val="PL"/>
      </w:pPr>
      <w:r>
        <w:t xml:space="preserve">          $ref: 'TS29571_CommonData.yaml#/components/schemas/Uinteger'</w:t>
      </w:r>
    </w:p>
    <w:p w14:paraId="33905C98" w14:textId="77777777" w:rsidR="00725789" w:rsidRDefault="00725789" w:rsidP="00725789">
      <w:pPr>
        <w:pStyle w:val="PL"/>
      </w:pPr>
      <w:r>
        <w:t xml:space="preserve">        afSigProtocol:</w:t>
      </w:r>
    </w:p>
    <w:p w14:paraId="443CFD19" w14:textId="77777777" w:rsidR="00725789" w:rsidRDefault="00725789" w:rsidP="00725789">
      <w:pPr>
        <w:pStyle w:val="PL"/>
      </w:pPr>
      <w:r>
        <w:t xml:space="preserve">          $ref: 'TS29512_Npcf_SMPolicyControl.yaml#/components/schemas/AfSigProtocol'</w:t>
      </w:r>
    </w:p>
    <w:p w14:paraId="72C685AA" w14:textId="77777777" w:rsidR="00725789" w:rsidRDefault="00725789" w:rsidP="00725789">
      <w:pPr>
        <w:pStyle w:val="PL"/>
      </w:pPr>
      <w:r>
        <w:t xml:space="preserve">        isAppRelocatable:</w:t>
      </w:r>
    </w:p>
    <w:p w14:paraId="4502C5F1" w14:textId="77777777" w:rsidR="00725789" w:rsidRDefault="00725789" w:rsidP="00725789">
      <w:pPr>
        <w:pStyle w:val="PL"/>
      </w:pPr>
      <w:r>
        <w:t xml:space="preserve">          type: boolean</w:t>
      </w:r>
    </w:p>
    <w:p w14:paraId="167079B5" w14:textId="77777777" w:rsidR="00725789" w:rsidRDefault="00725789" w:rsidP="00725789">
      <w:pPr>
        <w:pStyle w:val="PL"/>
      </w:pPr>
      <w:r>
        <w:t xml:space="preserve">        isUeAddrPreserved:</w:t>
      </w:r>
    </w:p>
    <w:p w14:paraId="73F9CF58" w14:textId="77777777" w:rsidR="00725789" w:rsidRDefault="00725789" w:rsidP="00725789">
      <w:pPr>
        <w:pStyle w:val="PL"/>
      </w:pPr>
      <w:r>
        <w:t xml:space="preserve">          type: boolean</w:t>
      </w:r>
    </w:p>
    <w:p w14:paraId="519464D2" w14:textId="77777777" w:rsidR="00725789" w:rsidRDefault="00725789" w:rsidP="00725789">
      <w:pPr>
        <w:pStyle w:val="PL"/>
      </w:pPr>
      <w:r>
        <w:t xml:space="preserve">        qosData:</w:t>
      </w:r>
    </w:p>
    <w:p w14:paraId="44EC9DE3" w14:textId="77777777" w:rsidR="00725789" w:rsidRDefault="00725789" w:rsidP="00725789">
      <w:pPr>
        <w:pStyle w:val="PL"/>
      </w:pPr>
      <w:r>
        <w:t xml:space="preserve">          type: array</w:t>
      </w:r>
    </w:p>
    <w:p w14:paraId="4471DFE3" w14:textId="77777777" w:rsidR="00725789" w:rsidRDefault="00725789" w:rsidP="00725789">
      <w:pPr>
        <w:pStyle w:val="PL"/>
      </w:pPr>
      <w:r>
        <w:lastRenderedPageBreak/>
        <w:t xml:space="preserve">          items:</w:t>
      </w:r>
    </w:p>
    <w:p w14:paraId="5FA6D9CF" w14:textId="77777777" w:rsidR="00725789" w:rsidRDefault="00725789" w:rsidP="00725789">
      <w:pPr>
        <w:pStyle w:val="PL"/>
      </w:pPr>
      <w:r>
        <w:t xml:space="preserve">            $ref: '#/components/schemas/QosDataList'</w:t>
      </w:r>
    </w:p>
    <w:p w14:paraId="1EFECBF1" w14:textId="77777777" w:rsidR="00725789" w:rsidRDefault="00725789" w:rsidP="00725789">
      <w:pPr>
        <w:pStyle w:val="PL"/>
      </w:pPr>
      <w:r>
        <w:t xml:space="preserve">        altQosParams:</w:t>
      </w:r>
    </w:p>
    <w:p w14:paraId="2FE2AC0D" w14:textId="77777777" w:rsidR="00725789" w:rsidRDefault="00725789" w:rsidP="00725789">
      <w:pPr>
        <w:pStyle w:val="PL"/>
      </w:pPr>
      <w:r>
        <w:t xml:space="preserve">          type: array</w:t>
      </w:r>
    </w:p>
    <w:p w14:paraId="25EF3DD9" w14:textId="77777777" w:rsidR="00725789" w:rsidRDefault="00725789" w:rsidP="00725789">
      <w:pPr>
        <w:pStyle w:val="PL"/>
      </w:pPr>
      <w:r>
        <w:t xml:space="preserve">          items:</w:t>
      </w:r>
    </w:p>
    <w:p w14:paraId="6624807A" w14:textId="77777777" w:rsidR="00725789" w:rsidRDefault="00725789" w:rsidP="00725789">
      <w:pPr>
        <w:pStyle w:val="PL"/>
      </w:pPr>
      <w:r>
        <w:t xml:space="preserve">            $ref: '#/components/schemas/QosDataList'</w:t>
      </w:r>
    </w:p>
    <w:p w14:paraId="2161AF93" w14:textId="77777777" w:rsidR="00725789" w:rsidRDefault="00725789" w:rsidP="00725789">
      <w:pPr>
        <w:pStyle w:val="PL"/>
      </w:pPr>
      <w:r>
        <w:t xml:space="preserve">        trafficControlData:</w:t>
      </w:r>
    </w:p>
    <w:p w14:paraId="3B99596B" w14:textId="77777777" w:rsidR="00725789" w:rsidRDefault="00725789" w:rsidP="00725789">
      <w:pPr>
        <w:pStyle w:val="PL"/>
      </w:pPr>
      <w:r>
        <w:t xml:space="preserve">          type: array</w:t>
      </w:r>
    </w:p>
    <w:p w14:paraId="05082E7F" w14:textId="77777777" w:rsidR="00725789" w:rsidRDefault="00725789" w:rsidP="00725789">
      <w:pPr>
        <w:pStyle w:val="PL"/>
      </w:pPr>
      <w:r>
        <w:t xml:space="preserve">          items:</w:t>
      </w:r>
    </w:p>
    <w:p w14:paraId="25EC82B3" w14:textId="77777777" w:rsidR="00725789" w:rsidRDefault="00725789" w:rsidP="00725789">
      <w:pPr>
        <w:pStyle w:val="PL"/>
      </w:pPr>
      <w:r>
        <w:t xml:space="preserve">            $ref: '#/components/schemas/TrafficControlDataList'</w:t>
      </w:r>
    </w:p>
    <w:p w14:paraId="7D5EC838" w14:textId="77777777" w:rsidR="00725789" w:rsidRDefault="00725789" w:rsidP="00725789">
      <w:pPr>
        <w:pStyle w:val="PL"/>
      </w:pPr>
      <w:r>
        <w:t xml:space="preserve">        conditionData:</w:t>
      </w:r>
    </w:p>
    <w:p w14:paraId="3833F937" w14:textId="77777777" w:rsidR="00725789" w:rsidRDefault="00725789" w:rsidP="00725789">
      <w:pPr>
        <w:pStyle w:val="PL"/>
      </w:pPr>
      <w:r>
        <w:t xml:space="preserve">            $ref: 'TS29512_Npcf_SMPolicyControl.yaml#/components/schemas/ConditionData'</w:t>
      </w:r>
    </w:p>
    <w:p w14:paraId="3CEC89F9" w14:textId="77777777" w:rsidR="00725789" w:rsidRDefault="00725789" w:rsidP="00725789">
      <w:pPr>
        <w:pStyle w:val="PL"/>
      </w:pPr>
      <w:r>
        <w:t xml:space="preserve">        tscaiInputDl:</w:t>
      </w:r>
    </w:p>
    <w:p w14:paraId="5975EAE0" w14:textId="77777777" w:rsidR="00725789" w:rsidRDefault="00725789" w:rsidP="00725789">
      <w:pPr>
        <w:pStyle w:val="PL"/>
      </w:pPr>
      <w:r>
        <w:t xml:space="preserve">          $ref: 'TS29514_Npcf_PolicyAuthorization.yaml#/components/schemas/TscaiInputContainer'</w:t>
      </w:r>
    </w:p>
    <w:p w14:paraId="1BC06FEA" w14:textId="77777777" w:rsidR="00725789" w:rsidRDefault="00725789" w:rsidP="00725789">
      <w:pPr>
        <w:pStyle w:val="PL"/>
      </w:pPr>
      <w:r>
        <w:t xml:space="preserve">        tscaiInputUl:</w:t>
      </w:r>
    </w:p>
    <w:p w14:paraId="409223FF" w14:textId="77777777" w:rsidR="00725789" w:rsidRDefault="00725789" w:rsidP="00725789">
      <w:pPr>
        <w:pStyle w:val="PL"/>
      </w:pPr>
      <w:r>
        <w:t xml:space="preserve">          $ref: 'TS29514_Npcf_PolicyAuthorization.yaml#/components/schemas/TscaiInputContainer'</w:t>
      </w:r>
    </w:p>
    <w:p w14:paraId="417BCC1F" w14:textId="77777777" w:rsidR="00725789" w:rsidRDefault="00725789" w:rsidP="00725789">
      <w:pPr>
        <w:pStyle w:val="PL"/>
      </w:pPr>
    </w:p>
    <w:p w14:paraId="45529CF9" w14:textId="77777777" w:rsidR="00725789" w:rsidRDefault="00725789" w:rsidP="00725789">
      <w:pPr>
        <w:pStyle w:val="PL"/>
      </w:pPr>
      <w:r>
        <w:t xml:space="preserve">    SnssaiInfo:</w:t>
      </w:r>
    </w:p>
    <w:p w14:paraId="0D5CE2E3" w14:textId="77777777" w:rsidR="00725789" w:rsidRDefault="00725789" w:rsidP="00725789">
      <w:pPr>
        <w:pStyle w:val="PL"/>
      </w:pPr>
      <w:r>
        <w:t xml:space="preserve">      type: object</w:t>
      </w:r>
    </w:p>
    <w:p w14:paraId="3F78DD8E" w14:textId="77777777" w:rsidR="00725789" w:rsidRDefault="00725789" w:rsidP="00725789">
      <w:pPr>
        <w:pStyle w:val="PL"/>
      </w:pPr>
      <w:r>
        <w:t xml:space="preserve">      properties:</w:t>
      </w:r>
    </w:p>
    <w:p w14:paraId="1AD8682E" w14:textId="77777777" w:rsidR="00725789" w:rsidRDefault="00725789" w:rsidP="00725789">
      <w:pPr>
        <w:pStyle w:val="PL"/>
      </w:pPr>
      <w:r>
        <w:t xml:space="preserve">        plmnInfo:</w:t>
      </w:r>
    </w:p>
    <w:p w14:paraId="7B216D25" w14:textId="77777777" w:rsidR="00725789" w:rsidRDefault="00725789" w:rsidP="00725789">
      <w:pPr>
        <w:pStyle w:val="PL"/>
      </w:pPr>
      <w:r>
        <w:t xml:space="preserve">          $ref: 'TS28541_NrNrm.yaml#/components/schemas/PlmnInfo'</w:t>
      </w:r>
    </w:p>
    <w:p w14:paraId="4C652CBC" w14:textId="77777777" w:rsidR="00725789" w:rsidRDefault="00725789" w:rsidP="00725789">
      <w:pPr>
        <w:pStyle w:val="PL"/>
      </w:pPr>
      <w:r>
        <w:t xml:space="preserve">        administrativeState:</w:t>
      </w:r>
    </w:p>
    <w:p w14:paraId="607211B8" w14:textId="77777777" w:rsidR="00725789" w:rsidRDefault="00725789" w:rsidP="00725789">
      <w:pPr>
        <w:pStyle w:val="PL"/>
      </w:pPr>
      <w:r>
        <w:t xml:space="preserve">          $ref: 'TS28623_ComDefs.yaml#/components/schemas/AdministrativeState'</w:t>
      </w:r>
    </w:p>
    <w:p w14:paraId="131EAF7D" w14:textId="77777777" w:rsidR="00725789" w:rsidRDefault="00725789" w:rsidP="00725789">
      <w:pPr>
        <w:pStyle w:val="PL"/>
      </w:pPr>
    </w:p>
    <w:p w14:paraId="1B3F1A9D" w14:textId="77777777" w:rsidR="00725789" w:rsidRDefault="00725789" w:rsidP="00725789">
      <w:pPr>
        <w:pStyle w:val="PL"/>
      </w:pPr>
      <w:r>
        <w:t xml:space="preserve">    NsacfInfoSnssai:</w:t>
      </w:r>
    </w:p>
    <w:p w14:paraId="5EECC875" w14:textId="77777777" w:rsidR="00725789" w:rsidRDefault="00725789" w:rsidP="00725789">
      <w:pPr>
        <w:pStyle w:val="PL"/>
      </w:pPr>
      <w:r>
        <w:t xml:space="preserve">      type: object</w:t>
      </w:r>
    </w:p>
    <w:p w14:paraId="3CD31F06" w14:textId="77777777" w:rsidR="00725789" w:rsidRDefault="00725789" w:rsidP="00725789">
      <w:pPr>
        <w:pStyle w:val="PL"/>
      </w:pPr>
      <w:r>
        <w:t xml:space="preserve">      properties:</w:t>
      </w:r>
    </w:p>
    <w:p w14:paraId="0A59FFF3" w14:textId="77777777" w:rsidR="00725789" w:rsidRDefault="00725789" w:rsidP="00725789">
      <w:pPr>
        <w:pStyle w:val="PL"/>
      </w:pPr>
      <w:r>
        <w:t xml:space="preserve">        SnssaiInfo:</w:t>
      </w:r>
    </w:p>
    <w:p w14:paraId="39BCCDCB" w14:textId="77777777" w:rsidR="00725789" w:rsidRDefault="00725789" w:rsidP="00725789">
      <w:pPr>
        <w:pStyle w:val="PL"/>
      </w:pPr>
      <w:r>
        <w:t xml:space="preserve">          $ref: '#/components/schemas/SnssaiInfo'</w:t>
      </w:r>
    </w:p>
    <w:p w14:paraId="1B2FA749" w14:textId="77777777" w:rsidR="00725789" w:rsidRDefault="00725789" w:rsidP="00725789">
      <w:pPr>
        <w:pStyle w:val="PL"/>
      </w:pPr>
      <w:r>
        <w:t xml:space="preserve">        isSubjectToNsac:</w:t>
      </w:r>
    </w:p>
    <w:p w14:paraId="0E315A63" w14:textId="77777777" w:rsidR="00725789" w:rsidRDefault="00725789" w:rsidP="00725789">
      <w:pPr>
        <w:pStyle w:val="PL"/>
      </w:pPr>
      <w:r>
        <w:t xml:space="preserve">          type: boolean</w:t>
      </w:r>
    </w:p>
    <w:p w14:paraId="16654AA7" w14:textId="77777777" w:rsidR="00725789" w:rsidRDefault="00725789" w:rsidP="00725789">
      <w:pPr>
        <w:pStyle w:val="PL"/>
      </w:pPr>
      <w:r>
        <w:t xml:space="preserve">        maxNumberofUEs:</w:t>
      </w:r>
    </w:p>
    <w:p w14:paraId="46EDB578" w14:textId="77777777" w:rsidR="00725789" w:rsidRDefault="00725789" w:rsidP="00725789">
      <w:pPr>
        <w:pStyle w:val="PL"/>
      </w:pPr>
      <w:r>
        <w:t xml:space="preserve">          type: integer</w:t>
      </w:r>
    </w:p>
    <w:p w14:paraId="28579D67" w14:textId="77777777" w:rsidR="00725789" w:rsidRDefault="00725789" w:rsidP="00725789">
      <w:pPr>
        <w:pStyle w:val="PL"/>
      </w:pPr>
      <w:r>
        <w:t xml:space="preserve">        eACMode:</w:t>
      </w:r>
    </w:p>
    <w:p w14:paraId="443E45F8" w14:textId="77777777" w:rsidR="00725789" w:rsidRDefault="00725789" w:rsidP="00725789">
      <w:pPr>
        <w:pStyle w:val="PL"/>
      </w:pPr>
      <w:r>
        <w:t xml:space="preserve">          type: string</w:t>
      </w:r>
    </w:p>
    <w:p w14:paraId="240F14DC" w14:textId="77777777" w:rsidR="00725789" w:rsidRDefault="00725789" w:rsidP="00725789">
      <w:pPr>
        <w:pStyle w:val="PL"/>
      </w:pPr>
      <w:r>
        <w:t xml:space="preserve">          enum:</w:t>
      </w:r>
    </w:p>
    <w:p w14:paraId="71A0069F" w14:textId="77777777" w:rsidR="00725789" w:rsidRDefault="00725789" w:rsidP="00725789">
      <w:pPr>
        <w:pStyle w:val="PL"/>
      </w:pPr>
      <w:r>
        <w:t xml:space="preserve">            - INACTIVE</w:t>
      </w:r>
    </w:p>
    <w:p w14:paraId="232B05A3" w14:textId="77777777" w:rsidR="00725789" w:rsidRDefault="00725789" w:rsidP="00725789">
      <w:pPr>
        <w:pStyle w:val="PL"/>
      </w:pPr>
      <w:r>
        <w:t xml:space="preserve">            - ACTIVE</w:t>
      </w:r>
    </w:p>
    <w:p w14:paraId="44840C11" w14:textId="77777777" w:rsidR="00725789" w:rsidRDefault="00725789" w:rsidP="00725789">
      <w:pPr>
        <w:pStyle w:val="PL"/>
      </w:pPr>
      <w:r>
        <w:t xml:space="preserve">        activeEacThreshold:</w:t>
      </w:r>
    </w:p>
    <w:p w14:paraId="18CFB774" w14:textId="77777777" w:rsidR="00725789" w:rsidRDefault="00725789" w:rsidP="00725789">
      <w:pPr>
        <w:pStyle w:val="PL"/>
      </w:pPr>
      <w:r>
        <w:t xml:space="preserve">          type: integer</w:t>
      </w:r>
    </w:p>
    <w:p w14:paraId="73BD975B" w14:textId="77777777" w:rsidR="00725789" w:rsidRDefault="00725789" w:rsidP="00725789">
      <w:pPr>
        <w:pStyle w:val="PL"/>
      </w:pPr>
      <w:r>
        <w:t xml:space="preserve">        deactiveEacThreshold:</w:t>
      </w:r>
    </w:p>
    <w:p w14:paraId="4B64836E" w14:textId="77777777" w:rsidR="00725789" w:rsidRDefault="00725789" w:rsidP="00725789">
      <w:pPr>
        <w:pStyle w:val="PL"/>
      </w:pPr>
      <w:r>
        <w:t xml:space="preserve">          type: integer</w:t>
      </w:r>
    </w:p>
    <w:p w14:paraId="6A12F916" w14:textId="77777777" w:rsidR="00725789" w:rsidRDefault="00725789" w:rsidP="00725789">
      <w:pPr>
        <w:pStyle w:val="PL"/>
      </w:pPr>
      <w:r>
        <w:t xml:space="preserve">        numberofUEs:</w:t>
      </w:r>
    </w:p>
    <w:p w14:paraId="74EAB0EF" w14:textId="77777777" w:rsidR="00725789" w:rsidRDefault="00725789" w:rsidP="00725789">
      <w:pPr>
        <w:pStyle w:val="PL"/>
      </w:pPr>
      <w:r>
        <w:t xml:space="preserve">          type: integer</w:t>
      </w:r>
    </w:p>
    <w:p w14:paraId="6A92A8E6" w14:textId="77777777" w:rsidR="00725789" w:rsidRDefault="00725789" w:rsidP="00725789">
      <w:pPr>
        <w:pStyle w:val="PL"/>
      </w:pPr>
      <w:r>
        <w:t xml:space="preserve">        uEIdList:</w:t>
      </w:r>
    </w:p>
    <w:p w14:paraId="176664EF" w14:textId="77777777" w:rsidR="00725789" w:rsidRDefault="00725789" w:rsidP="00725789">
      <w:pPr>
        <w:pStyle w:val="PL"/>
      </w:pPr>
      <w:r>
        <w:t xml:space="preserve">          type: array</w:t>
      </w:r>
    </w:p>
    <w:p w14:paraId="4E3AF572" w14:textId="77777777" w:rsidR="00725789" w:rsidRDefault="00725789" w:rsidP="00725789">
      <w:pPr>
        <w:pStyle w:val="PL"/>
      </w:pPr>
      <w:r>
        <w:t xml:space="preserve">          items:</w:t>
      </w:r>
    </w:p>
    <w:p w14:paraId="46E70156" w14:textId="77777777" w:rsidR="00725789" w:rsidRDefault="00725789" w:rsidP="00725789">
      <w:pPr>
        <w:pStyle w:val="PL"/>
      </w:pPr>
      <w:r>
        <w:t xml:space="preserve">            type: string</w:t>
      </w:r>
    </w:p>
    <w:p w14:paraId="272B21CD" w14:textId="77777777" w:rsidR="00725789" w:rsidRDefault="00725789" w:rsidP="00725789">
      <w:pPr>
        <w:pStyle w:val="PL"/>
      </w:pPr>
      <w:r>
        <w:t xml:space="preserve">        maxNumberofPDUSessions:</w:t>
      </w:r>
    </w:p>
    <w:p w14:paraId="3CBC7BFB" w14:textId="77777777" w:rsidR="00725789" w:rsidRDefault="00725789" w:rsidP="00725789">
      <w:pPr>
        <w:pStyle w:val="PL"/>
      </w:pPr>
      <w:r>
        <w:t xml:space="preserve">          type: integer</w:t>
      </w:r>
    </w:p>
    <w:p w14:paraId="25ED231A" w14:textId="77777777" w:rsidR="00725789" w:rsidRDefault="00725789" w:rsidP="00725789">
      <w:pPr>
        <w:pStyle w:val="PL"/>
      </w:pPr>
      <w:r>
        <w:t xml:space="preserve">     </w:t>
      </w:r>
    </w:p>
    <w:p w14:paraId="15686AE6" w14:textId="77777777" w:rsidR="00725789" w:rsidRDefault="00725789" w:rsidP="00725789">
      <w:pPr>
        <w:pStyle w:val="PL"/>
      </w:pPr>
      <w:r>
        <w:t xml:space="preserve">    NRTACRange:</w:t>
      </w:r>
    </w:p>
    <w:p w14:paraId="61D9B3D9" w14:textId="77777777" w:rsidR="00725789" w:rsidRDefault="00725789" w:rsidP="00725789">
      <w:pPr>
        <w:pStyle w:val="PL"/>
      </w:pPr>
      <w:r>
        <w:t xml:space="preserve">      type: object</w:t>
      </w:r>
    </w:p>
    <w:p w14:paraId="77D571CE" w14:textId="77777777" w:rsidR="00725789" w:rsidRDefault="00725789" w:rsidP="00725789">
      <w:pPr>
        <w:pStyle w:val="PL"/>
      </w:pPr>
      <w:r>
        <w:t xml:space="preserve">      properties:</w:t>
      </w:r>
    </w:p>
    <w:p w14:paraId="527BF434" w14:textId="77777777" w:rsidR="00725789" w:rsidRDefault="00725789" w:rsidP="00725789">
      <w:pPr>
        <w:pStyle w:val="PL"/>
      </w:pPr>
      <w:r>
        <w:t xml:space="preserve">        nRTACstart:</w:t>
      </w:r>
    </w:p>
    <w:p w14:paraId="78545F34" w14:textId="77777777" w:rsidR="00725789" w:rsidRDefault="00725789" w:rsidP="00725789">
      <w:pPr>
        <w:pStyle w:val="PL"/>
      </w:pPr>
      <w:r>
        <w:t xml:space="preserve">          type: string</w:t>
      </w:r>
    </w:p>
    <w:p w14:paraId="57D558CE" w14:textId="77777777" w:rsidR="00725789" w:rsidRDefault="00725789" w:rsidP="00725789">
      <w:pPr>
        <w:pStyle w:val="PL"/>
      </w:pPr>
      <w:r>
        <w:t xml:space="preserve">        nRTACend:</w:t>
      </w:r>
    </w:p>
    <w:p w14:paraId="2EBCCE0C" w14:textId="77777777" w:rsidR="00725789" w:rsidRDefault="00725789" w:rsidP="00725789">
      <w:pPr>
        <w:pStyle w:val="PL"/>
      </w:pPr>
      <w:r>
        <w:t xml:space="preserve">          type: string</w:t>
      </w:r>
    </w:p>
    <w:p w14:paraId="1C397BD4" w14:textId="77777777" w:rsidR="00725789" w:rsidRDefault="00725789" w:rsidP="00725789">
      <w:pPr>
        <w:pStyle w:val="PL"/>
      </w:pPr>
      <w:r>
        <w:t xml:space="preserve">        nRTACpattern:</w:t>
      </w:r>
    </w:p>
    <w:p w14:paraId="645022D8" w14:textId="77777777" w:rsidR="00725789" w:rsidRDefault="00725789" w:rsidP="00725789">
      <w:pPr>
        <w:pStyle w:val="PL"/>
      </w:pPr>
      <w:r>
        <w:t xml:space="preserve">          type: string</w:t>
      </w:r>
    </w:p>
    <w:p w14:paraId="7155A676" w14:textId="77777777" w:rsidR="00725789" w:rsidRDefault="00725789" w:rsidP="00725789">
      <w:pPr>
        <w:pStyle w:val="PL"/>
      </w:pPr>
      <w:r>
        <w:t xml:space="preserve">  </w:t>
      </w:r>
    </w:p>
    <w:p w14:paraId="7DDFEF94" w14:textId="77777777" w:rsidR="00725789" w:rsidRDefault="00725789" w:rsidP="00725789">
      <w:pPr>
        <w:pStyle w:val="PL"/>
      </w:pPr>
      <w:r>
        <w:t xml:space="preserve">    TaiRange:</w:t>
      </w:r>
    </w:p>
    <w:p w14:paraId="12F70491" w14:textId="77777777" w:rsidR="00725789" w:rsidRDefault="00725789" w:rsidP="00725789">
      <w:pPr>
        <w:pStyle w:val="PL"/>
      </w:pPr>
      <w:r>
        <w:t xml:space="preserve">      type: object</w:t>
      </w:r>
    </w:p>
    <w:p w14:paraId="2976F5A2" w14:textId="77777777" w:rsidR="00725789" w:rsidRDefault="00725789" w:rsidP="00725789">
      <w:pPr>
        <w:pStyle w:val="PL"/>
      </w:pPr>
      <w:r>
        <w:t xml:space="preserve">      properties:</w:t>
      </w:r>
    </w:p>
    <w:p w14:paraId="53BA2237" w14:textId="77777777" w:rsidR="00725789" w:rsidRDefault="00725789" w:rsidP="00725789">
      <w:pPr>
        <w:pStyle w:val="PL"/>
      </w:pPr>
      <w:r>
        <w:t xml:space="preserve">        plmnId:</w:t>
      </w:r>
    </w:p>
    <w:p w14:paraId="26BF7412" w14:textId="77777777" w:rsidR="00725789" w:rsidRDefault="00725789" w:rsidP="00725789">
      <w:pPr>
        <w:pStyle w:val="PL"/>
      </w:pPr>
      <w:r>
        <w:t xml:space="preserve">          $ref: 'TS28623_ComDefs.yaml#/components/schemas/PlmnId'</w:t>
      </w:r>
    </w:p>
    <w:p w14:paraId="19D49315" w14:textId="77777777" w:rsidR="00725789" w:rsidRDefault="00725789" w:rsidP="00725789">
      <w:pPr>
        <w:pStyle w:val="PL"/>
      </w:pPr>
      <w:r>
        <w:t xml:space="preserve">        nRTACRangelist:</w:t>
      </w:r>
    </w:p>
    <w:p w14:paraId="0B1B5D7B" w14:textId="77777777" w:rsidR="00725789" w:rsidRDefault="00725789" w:rsidP="00725789">
      <w:pPr>
        <w:pStyle w:val="PL"/>
      </w:pPr>
      <w:r>
        <w:t xml:space="preserve">          type: array</w:t>
      </w:r>
    </w:p>
    <w:p w14:paraId="33DDEAC9" w14:textId="77777777" w:rsidR="00725789" w:rsidRDefault="00725789" w:rsidP="00725789">
      <w:pPr>
        <w:pStyle w:val="PL"/>
      </w:pPr>
      <w:r>
        <w:t xml:space="preserve">          items:</w:t>
      </w:r>
    </w:p>
    <w:p w14:paraId="6384F636" w14:textId="77777777" w:rsidR="00725789" w:rsidRDefault="00725789" w:rsidP="00725789">
      <w:pPr>
        <w:pStyle w:val="PL"/>
      </w:pPr>
      <w:r>
        <w:t xml:space="preserve">            $ref: '#/components/schemas/NRTACRange'</w:t>
      </w:r>
    </w:p>
    <w:p w14:paraId="7EE6639C" w14:textId="77777777" w:rsidR="00725789" w:rsidRDefault="00725789" w:rsidP="00725789">
      <w:pPr>
        <w:pStyle w:val="PL"/>
      </w:pPr>
      <w:r>
        <w:t xml:space="preserve">   </w:t>
      </w:r>
    </w:p>
    <w:p w14:paraId="67884A63" w14:textId="77777777" w:rsidR="00725789" w:rsidRDefault="00725789" w:rsidP="00725789">
      <w:pPr>
        <w:pStyle w:val="PL"/>
      </w:pPr>
      <w:r>
        <w:t xml:space="preserve">    GUAMInfo:</w:t>
      </w:r>
    </w:p>
    <w:p w14:paraId="729A9566" w14:textId="77777777" w:rsidR="00725789" w:rsidRDefault="00725789" w:rsidP="00725789">
      <w:pPr>
        <w:pStyle w:val="PL"/>
      </w:pPr>
      <w:r>
        <w:t xml:space="preserve">      type: object</w:t>
      </w:r>
    </w:p>
    <w:p w14:paraId="2F62574D" w14:textId="77777777" w:rsidR="00725789" w:rsidRDefault="00725789" w:rsidP="00725789">
      <w:pPr>
        <w:pStyle w:val="PL"/>
      </w:pPr>
      <w:r>
        <w:t xml:space="preserve">      properties:</w:t>
      </w:r>
    </w:p>
    <w:p w14:paraId="6ABBF884" w14:textId="77777777" w:rsidR="00725789" w:rsidRDefault="00725789" w:rsidP="00725789">
      <w:pPr>
        <w:pStyle w:val="PL"/>
      </w:pPr>
      <w:r>
        <w:t xml:space="preserve">          pLMNId: </w:t>
      </w:r>
    </w:p>
    <w:p w14:paraId="4839CE19" w14:textId="77777777" w:rsidR="00725789" w:rsidRDefault="00725789" w:rsidP="00725789">
      <w:pPr>
        <w:pStyle w:val="PL"/>
      </w:pPr>
      <w:r>
        <w:t xml:space="preserve">            $ref: 'TS28623_ComDefs.yaml#/components/schemas/PlmnId'</w:t>
      </w:r>
    </w:p>
    <w:p w14:paraId="6CA46F5E" w14:textId="77777777" w:rsidR="00725789" w:rsidRDefault="00725789" w:rsidP="00725789">
      <w:pPr>
        <w:pStyle w:val="PL"/>
      </w:pPr>
      <w:r>
        <w:t xml:space="preserve">          aMFIdentifier:</w:t>
      </w:r>
    </w:p>
    <w:p w14:paraId="7B5164A1" w14:textId="77777777" w:rsidR="00725789" w:rsidRDefault="00725789" w:rsidP="00725789">
      <w:pPr>
        <w:pStyle w:val="PL"/>
      </w:pPr>
      <w:r>
        <w:lastRenderedPageBreak/>
        <w:t xml:space="preserve">            type: integer   </w:t>
      </w:r>
    </w:p>
    <w:p w14:paraId="7C8E5B83" w14:textId="77777777" w:rsidR="00725789" w:rsidRDefault="00725789" w:rsidP="00725789">
      <w:pPr>
        <w:pStyle w:val="PL"/>
      </w:pPr>
      <w:r>
        <w:t xml:space="preserve">       </w:t>
      </w:r>
    </w:p>
    <w:p w14:paraId="7C59A77F" w14:textId="77777777" w:rsidR="00725789" w:rsidRDefault="00725789" w:rsidP="00725789">
      <w:pPr>
        <w:pStyle w:val="PL"/>
      </w:pPr>
      <w:r>
        <w:t xml:space="preserve">    SupportedBMOList:</w:t>
      </w:r>
    </w:p>
    <w:p w14:paraId="167BBD88" w14:textId="77777777" w:rsidR="00725789" w:rsidRDefault="00725789" w:rsidP="00725789">
      <w:pPr>
        <w:pStyle w:val="PL"/>
      </w:pPr>
      <w:r>
        <w:t xml:space="preserve">      type: array</w:t>
      </w:r>
    </w:p>
    <w:p w14:paraId="2422D0C4" w14:textId="77777777" w:rsidR="00725789" w:rsidRDefault="00725789" w:rsidP="00725789">
      <w:pPr>
        <w:pStyle w:val="PL"/>
      </w:pPr>
      <w:r>
        <w:t xml:space="preserve">      items:</w:t>
      </w:r>
    </w:p>
    <w:p w14:paraId="66AFB82E" w14:textId="77777777" w:rsidR="00725789" w:rsidRDefault="00725789" w:rsidP="00725789">
      <w:pPr>
        <w:pStyle w:val="PL"/>
      </w:pPr>
      <w:r>
        <w:t xml:space="preserve">        type: string</w:t>
      </w:r>
    </w:p>
    <w:p w14:paraId="7E39B9C3" w14:textId="77777777" w:rsidR="00725789" w:rsidRDefault="00725789" w:rsidP="00725789">
      <w:pPr>
        <w:pStyle w:val="PL"/>
      </w:pPr>
      <w:r>
        <w:t xml:space="preserve">    </w:t>
      </w:r>
    </w:p>
    <w:p w14:paraId="0798741D" w14:textId="77777777" w:rsidR="00725789" w:rsidRDefault="00725789" w:rsidP="00725789">
      <w:pPr>
        <w:pStyle w:val="PL"/>
      </w:pPr>
      <w:r>
        <w:t xml:space="preserve">    ECSAddrConfigInfo:</w:t>
      </w:r>
    </w:p>
    <w:p w14:paraId="7EAB4330" w14:textId="77777777" w:rsidR="00725789" w:rsidRDefault="00725789" w:rsidP="00725789">
      <w:pPr>
        <w:pStyle w:val="PL"/>
      </w:pPr>
      <w:r>
        <w:t xml:space="preserve">      type: array</w:t>
      </w:r>
    </w:p>
    <w:p w14:paraId="0B3D93A8" w14:textId="77777777" w:rsidR="00725789" w:rsidRDefault="00725789" w:rsidP="00725789">
      <w:pPr>
        <w:pStyle w:val="PL"/>
      </w:pPr>
      <w:r>
        <w:t xml:space="preserve">      items:</w:t>
      </w:r>
    </w:p>
    <w:p w14:paraId="54565A63" w14:textId="77777777" w:rsidR="00725789" w:rsidRDefault="00725789" w:rsidP="00725789">
      <w:pPr>
        <w:pStyle w:val="PL"/>
      </w:pPr>
      <w:r>
        <w:t xml:space="preserve">        type: string</w:t>
      </w:r>
    </w:p>
    <w:p w14:paraId="0FD67750" w14:textId="77777777" w:rsidR="00725789" w:rsidRDefault="00725789" w:rsidP="00725789">
      <w:pPr>
        <w:pStyle w:val="PL"/>
      </w:pPr>
    </w:p>
    <w:p w14:paraId="31ABE864" w14:textId="77777777" w:rsidR="00725789" w:rsidRDefault="00725789" w:rsidP="00725789">
      <w:pPr>
        <w:pStyle w:val="PL"/>
      </w:pPr>
      <w:r>
        <w:t xml:space="preserve">    DnnSmfInfoItem:</w:t>
      </w:r>
    </w:p>
    <w:p w14:paraId="2AFF243D" w14:textId="77777777" w:rsidR="00725789" w:rsidRDefault="00725789" w:rsidP="00725789">
      <w:pPr>
        <w:pStyle w:val="PL"/>
      </w:pPr>
      <w:r>
        <w:t xml:space="preserve">      type: object</w:t>
      </w:r>
    </w:p>
    <w:p w14:paraId="191DFED2" w14:textId="77777777" w:rsidR="00725789" w:rsidRDefault="00725789" w:rsidP="00725789">
      <w:pPr>
        <w:pStyle w:val="PL"/>
      </w:pPr>
      <w:r>
        <w:t xml:space="preserve">      properties:</w:t>
      </w:r>
    </w:p>
    <w:p w14:paraId="2EC57CC8" w14:textId="77777777" w:rsidR="00725789" w:rsidRDefault="00725789" w:rsidP="00725789">
      <w:pPr>
        <w:pStyle w:val="PL"/>
      </w:pPr>
      <w:r>
        <w:t xml:space="preserve">        dnn:</w:t>
      </w:r>
    </w:p>
    <w:p w14:paraId="6950CADD" w14:textId="77777777" w:rsidR="00725789" w:rsidRDefault="00725789" w:rsidP="00725789">
      <w:pPr>
        <w:pStyle w:val="PL"/>
      </w:pPr>
      <w:r>
        <w:t xml:space="preserve">          type: string</w:t>
      </w:r>
    </w:p>
    <w:p w14:paraId="5B8361B1" w14:textId="77777777" w:rsidR="00725789" w:rsidRDefault="00725789" w:rsidP="00725789">
      <w:pPr>
        <w:pStyle w:val="PL"/>
      </w:pPr>
      <w:r>
        <w:t xml:space="preserve">        dnaiList:</w:t>
      </w:r>
    </w:p>
    <w:p w14:paraId="5A47A23C" w14:textId="77777777" w:rsidR="00725789" w:rsidRDefault="00725789" w:rsidP="00725789">
      <w:pPr>
        <w:pStyle w:val="PL"/>
      </w:pPr>
      <w:r>
        <w:t xml:space="preserve">          type: array</w:t>
      </w:r>
    </w:p>
    <w:p w14:paraId="0927B6F6" w14:textId="77777777" w:rsidR="00725789" w:rsidRDefault="00725789" w:rsidP="00725789">
      <w:pPr>
        <w:pStyle w:val="PL"/>
      </w:pPr>
      <w:r>
        <w:t xml:space="preserve">          items:</w:t>
      </w:r>
    </w:p>
    <w:p w14:paraId="53A2A2B4" w14:textId="77777777" w:rsidR="00725789" w:rsidRDefault="00725789" w:rsidP="00725789">
      <w:pPr>
        <w:pStyle w:val="PL"/>
      </w:pPr>
      <w:r>
        <w:t xml:space="preserve">            type: string</w:t>
      </w:r>
    </w:p>
    <w:p w14:paraId="2148BB18" w14:textId="77777777" w:rsidR="00725789" w:rsidRDefault="00725789" w:rsidP="00725789">
      <w:pPr>
        <w:pStyle w:val="PL"/>
      </w:pPr>
      <w:r>
        <w:t xml:space="preserve">    </w:t>
      </w:r>
    </w:p>
    <w:p w14:paraId="7E3E4A2D" w14:textId="77777777" w:rsidR="00725789" w:rsidRDefault="00725789" w:rsidP="00725789">
      <w:pPr>
        <w:pStyle w:val="PL"/>
      </w:pPr>
      <w:r>
        <w:t xml:space="preserve">    SNssaiSmfInfoItem:</w:t>
      </w:r>
    </w:p>
    <w:p w14:paraId="36B0A4F9" w14:textId="77777777" w:rsidR="00725789" w:rsidRDefault="00725789" w:rsidP="00725789">
      <w:pPr>
        <w:pStyle w:val="PL"/>
      </w:pPr>
      <w:r>
        <w:t xml:space="preserve">      type: object</w:t>
      </w:r>
    </w:p>
    <w:p w14:paraId="31B5AB6A" w14:textId="77777777" w:rsidR="00725789" w:rsidRDefault="00725789" w:rsidP="00725789">
      <w:pPr>
        <w:pStyle w:val="PL"/>
      </w:pPr>
      <w:r>
        <w:t xml:space="preserve">      properties:</w:t>
      </w:r>
    </w:p>
    <w:p w14:paraId="217DDBE0" w14:textId="77777777" w:rsidR="00725789" w:rsidRDefault="00725789" w:rsidP="00725789">
      <w:pPr>
        <w:pStyle w:val="PL"/>
      </w:pPr>
      <w:r>
        <w:t xml:space="preserve">        sNSSAI:</w:t>
      </w:r>
    </w:p>
    <w:p w14:paraId="7468D619" w14:textId="77777777" w:rsidR="00725789" w:rsidRDefault="00725789" w:rsidP="00725789">
      <w:pPr>
        <w:pStyle w:val="PL"/>
      </w:pPr>
      <w:r>
        <w:t xml:space="preserve">          $ref: 'TS28541_NrNrm.yaml#/components/schemas/Snssai'</w:t>
      </w:r>
    </w:p>
    <w:p w14:paraId="74EA5FFC" w14:textId="77777777" w:rsidR="00725789" w:rsidRDefault="00725789" w:rsidP="00725789">
      <w:pPr>
        <w:pStyle w:val="PL"/>
      </w:pPr>
      <w:r>
        <w:t xml:space="preserve">        dnnSmfInfoList:</w:t>
      </w:r>
    </w:p>
    <w:p w14:paraId="5E713DC2" w14:textId="77777777" w:rsidR="00725789" w:rsidRDefault="00725789" w:rsidP="00725789">
      <w:pPr>
        <w:pStyle w:val="PL"/>
      </w:pPr>
      <w:r>
        <w:t xml:space="preserve">          type: array</w:t>
      </w:r>
    </w:p>
    <w:p w14:paraId="395B1504" w14:textId="77777777" w:rsidR="00725789" w:rsidRDefault="00725789" w:rsidP="00725789">
      <w:pPr>
        <w:pStyle w:val="PL"/>
      </w:pPr>
      <w:r>
        <w:t xml:space="preserve">          items:</w:t>
      </w:r>
    </w:p>
    <w:p w14:paraId="7642169D" w14:textId="77777777" w:rsidR="00725789" w:rsidRDefault="00725789" w:rsidP="00725789">
      <w:pPr>
        <w:pStyle w:val="PL"/>
      </w:pPr>
      <w:r>
        <w:t xml:space="preserve">            $ref: '#/components/schemas/DnnSmfInfoItem'</w:t>
      </w:r>
    </w:p>
    <w:p w14:paraId="606A6EE8" w14:textId="77777777" w:rsidR="00725789" w:rsidRDefault="00725789" w:rsidP="00725789">
      <w:pPr>
        <w:pStyle w:val="PL"/>
      </w:pPr>
    </w:p>
    <w:p w14:paraId="6E2DAD72" w14:textId="77777777" w:rsidR="00725789" w:rsidRDefault="00725789" w:rsidP="00725789">
      <w:pPr>
        <w:pStyle w:val="PL"/>
      </w:pPr>
      <w:r>
        <w:t xml:space="preserve">    5GCNfConnEcmInfoList:</w:t>
      </w:r>
    </w:p>
    <w:p w14:paraId="6963CF38" w14:textId="77777777" w:rsidR="00725789" w:rsidRDefault="00725789" w:rsidP="00725789">
      <w:pPr>
        <w:pStyle w:val="PL"/>
      </w:pPr>
      <w:r>
        <w:t xml:space="preserve">      type: array</w:t>
      </w:r>
    </w:p>
    <w:p w14:paraId="35118B42" w14:textId="77777777" w:rsidR="00725789" w:rsidRDefault="00725789" w:rsidP="00725789">
      <w:pPr>
        <w:pStyle w:val="PL"/>
      </w:pPr>
      <w:r>
        <w:t xml:space="preserve">      items:</w:t>
      </w:r>
    </w:p>
    <w:p w14:paraId="7D183CBD" w14:textId="77777777" w:rsidR="00725789" w:rsidRDefault="00725789" w:rsidP="00725789">
      <w:pPr>
        <w:pStyle w:val="PL"/>
      </w:pPr>
      <w:r>
        <w:t xml:space="preserve">        $ref: '#/components/schemas/5GCNfConnEcmInfo'</w:t>
      </w:r>
    </w:p>
    <w:p w14:paraId="25DF0FBB" w14:textId="77777777" w:rsidR="00725789" w:rsidRDefault="00725789" w:rsidP="00725789">
      <w:pPr>
        <w:pStyle w:val="PL"/>
      </w:pPr>
      <w:r>
        <w:t xml:space="preserve">    5GCNfConnEcmInfo:</w:t>
      </w:r>
    </w:p>
    <w:p w14:paraId="796B3027" w14:textId="77777777" w:rsidR="00725789" w:rsidRDefault="00725789" w:rsidP="00725789">
      <w:pPr>
        <w:pStyle w:val="PL"/>
      </w:pPr>
      <w:r>
        <w:t xml:space="preserve">      type: object</w:t>
      </w:r>
    </w:p>
    <w:p w14:paraId="2023435A" w14:textId="77777777" w:rsidR="00725789" w:rsidRDefault="00725789" w:rsidP="00725789">
      <w:pPr>
        <w:pStyle w:val="PL"/>
      </w:pPr>
      <w:r>
        <w:t xml:space="preserve">      description: 'Store the 5GC NF connection information'</w:t>
      </w:r>
    </w:p>
    <w:p w14:paraId="03DB9EDA" w14:textId="77777777" w:rsidR="00725789" w:rsidRDefault="00725789" w:rsidP="00725789">
      <w:pPr>
        <w:pStyle w:val="PL"/>
      </w:pPr>
      <w:r>
        <w:t xml:space="preserve">      properties:</w:t>
      </w:r>
    </w:p>
    <w:p w14:paraId="1B69CBCB" w14:textId="77777777" w:rsidR="00725789" w:rsidRDefault="00725789" w:rsidP="00725789">
      <w:pPr>
        <w:pStyle w:val="PL"/>
      </w:pPr>
      <w:r>
        <w:t xml:space="preserve">        5GCNFType:</w:t>
      </w:r>
    </w:p>
    <w:p w14:paraId="44BBDFDF" w14:textId="77777777" w:rsidR="00725789" w:rsidRDefault="00725789" w:rsidP="00725789">
      <w:pPr>
        <w:pStyle w:val="PL"/>
      </w:pPr>
      <w:r>
        <w:t xml:space="preserve">          type: string</w:t>
      </w:r>
    </w:p>
    <w:p w14:paraId="76883F88" w14:textId="77777777" w:rsidR="00725789" w:rsidRDefault="00725789" w:rsidP="00725789">
      <w:pPr>
        <w:pStyle w:val="PL"/>
      </w:pPr>
      <w:r>
        <w:t xml:space="preserve">          enum:</w:t>
      </w:r>
    </w:p>
    <w:p w14:paraId="63FA3638" w14:textId="77777777" w:rsidR="00725789" w:rsidRDefault="00725789" w:rsidP="00725789">
      <w:pPr>
        <w:pStyle w:val="PL"/>
      </w:pPr>
      <w:r>
        <w:t xml:space="preserve">            - PCF</w:t>
      </w:r>
    </w:p>
    <w:p w14:paraId="10FEFF41" w14:textId="77777777" w:rsidR="00725789" w:rsidRDefault="00725789" w:rsidP="00725789">
      <w:pPr>
        <w:pStyle w:val="PL"/>
      </w:pPr>
      <w:r>
        <w:t xml:space="preserve">            - NEF</w:t>
      </w:r>
    </w:p>
    <w:p w14:paraId="21930C39" w14:textId="77777777" w:rsidR="00725789" w:rsidRDefault="00725789" w:rsidP="00725789">
      <w:pPr>
        <w:pStyle w:val="PL"/>
      </w:pPr>
      <w:r>
        <w:t xml:space="preserve">            - SCEF</w:t>
      </w:r>
    </w:p>
    <w:p w14:paraId="2148B59C" w14:textId="77777777" w:rsidR="00725789" w:rsidRDefault="00725789" w:rsidP="00725789">
      <w:pPr>
        <w:pStyle w:val="PL"/>
      </w:pPr>
      <w:r>
        <w:t xml:space="preserve">        5GCNFIpAddress:</w:t>
      </w:r>
    </w:p>
    <w:p w14:paraId="7D6BDF69" w14:textId="77777777" w:rsidR="00725789" w:rsidRDefault="00725789" w:rsidP="00725789">
      <w:pPr>
        <w:pStyle w:val="PL"/>
      </w:pPr>
      <w:r>
        <w:t xml:space="preserve">          type: string</w:t>
      </w:r>
    </w:p>
    <w:p w14:paraId="2E66B2C3" w14:textId="77777777" w:rsidR="00725789" w:rsidRDefault="00725789" w:rsidP="00725789">
      <w:pPr>
        <w:pStyle w:val="PL"/>
      </w:pPr>
      <w:r>
        <w:t xml:space="preserve">        5GCNFRef:</w:t>
      </w:r>
    </w:p>
    <w:p w14:paraId="34E4A0CE" w14:textId="77777777" w:rsidR="00725789" w:rsidRDefault="00725789" w:rsidP="00725789">
      <w:pPr>
        <w:pStyle w:val="PL"/>
      </w:pPr>
      <w:r>
        <w:t xml:space="preserve">          $ref: 'TS28623_ComDefs.yaml#/components/schemas/Dn'</w:t>
      </w:r>
    </w:p>
    <w:p w14:paraId="41F9E0FE" w14:textId="77777777" w:rsidR="00725789" w:rsidRDefault="00725789" w:rsidP="00725789">
      <w:pPr>
        <w:pStyle w:val="PL"/>
      </w:pPr>
    </w:p>
    <w:p w14:paraId="2A39482A" w14:textId="77777777" w:rsidR="00725789" w:rsidRDefault="00725789" w:rsidP="00725789">
      <w:pPr>
        <w:pStyle w:val="PL"/>
      </w:pPr>
      <w:r>
        <w:t xml:space="preserve">    UPFConnectionInfo:</w:t>
      </w:r>
    </w:p>
    <w:p w14:paraId="72924F91" w14:textId="77777777" w:rsidR="00725789" w:rsidRDefault="00725789" w:rsidP="00725789">
      <w:pPr>
        <w:pStyle w:val="PL"/>
      </w:pPr>
      <w:r>
        <w:t xml:space="preserve">      type: object</w:t>
      </w:r>
    </w:p>
    <w:p w14:paraId="7203657C" w14:textId="77777777" w:rsidR="00725789" w:rsidRDefault="00725789" w:rsidP="00725789">
      <w:pPr>
        <w:pStyle w:val="PL"/>
      </w:pPr>
      <w:r>
        <w:t xml:space="preserve">      properties:</w:t>
      </w:r>
    </w:p>
    <w:p w14:paraId="075930F9" w14:textId="77777777" w:rsidR="00725789" w:rsidRDefault="00725789" w:rsidP="00725789">
      <w:pPr>
        <w:pStyle w:val="PL"/>
      </w:pPr>
      <w:r>
        <w:t xml:space="preserve">        uPFIpAddress:</w:t>
      </w:r>
    </w:p>
    <w:p w14:paraId="03B87BBB" w14:textId="77777777" w:rsidR="00725789" w:rsidRDefault="00725789" w:rsidP="00725789">
      <w:pPr>
        <w:pStyle w:val="PL"/>
      </w:pPr>
      <w:r>
        <w:t xml:space="preserve">          type: string</w:t>
      </w:r>
    </w:p>
    <w:p w14:paraId="576F5C0C" w14:textId="77777777" w:rsidR="00725789" w:rsidRDefault="00725789" w:rsidP="00725789">
      <w:pPr>
        <w:pStyle w:val="PL"/>
      </w:pPr>
      <w:r>
        <w:t xml:space="preserve">        uPFRef:</w:t>
      </w:r>
    </w:p>
    <w:p w14:paraId="662B0B27" w14:textId="77777777" w:rsidR="00725789" w:rsidRDefault="00725789" w:rsidP="00725789">
      <w:pPr>
        <w:pStyle w:val="PL"/>
      </w:pPr>
      <w:r>
        <w:t xml:space="preserve">          $ref: 'TS28623_ComDefs.yaml#/components/schemas/Dn'</w:t>
      </w:r>
    </w:p>
    <w:p w14:paraId="1C57CC5C" w14:textId="77777777" w:rsidR="00725789" w:rsidRDefault="00725789" w:rsidP="00725789">
      <w:pPr>
        <w:pStyle w:val="PL"/>
      </w:pPr>
      <w:r>
        <w:t xml:space="preserve">    SnssaiList:</w:t>
      </w:r>
    </w:p>
    <w:p w14:paraId="6F479C31" w14:textId="77777777" w:rsidR="00725789" w:rsidRDefault="00725789" w:rsidP="00725789">
      <w:pPr>
        <w:pStyle w:val="PL"/>
      </w:pPr>
      <w:r>
        <w:t xml:space="preserve">      type: array</w:t>
      </w:r>
    </w:p>
    <w:p w14:paraId="293FFB8A" w14:textId="77777777" w:rsidR="00725789" w:rsidRDefault="00725789" w:rsidP="00725789">
      <w:pPr>
        <w:pStyle w:val="PL"/>
      </w:pPr>
      <w:r>
        <w:t xml:space="preserve">      items:</w:t>
      </w:r>
    </w:p>
    <w:p w14:paraId="16A19ACD" w14:textId="77777777" w:rsidR="00725789" w:rsidRDefault="00725789" w:rsidP="00725789">
      <w:pPr>
        <w:pStyle w:val="PL"/>
      </w:pPr>
      <w:r>
        <w:t xml:space="preserve">        $ref: 'TS28541_NrNrm.yaml#/components/schemas/Snssai'</w:t>
      </w:r>
    </w:p>
    <w:p w14:paraId="50BC70C1" w14:textId="77777777" w:rsidR="00725789" w:rsidRDefault="00725789" w:rsidP="00725789">
      <w:pPr>
        <w:pStyle w:val="PL"/>
      </w:pPr>
      <w:r>
        <w:t xml:space="preserve">    SnpnId:</w:t>
      </w:r>
    </w:p>
    <w:p w14:paraId="683E847C" w14:textId="77777777" w:rsidR="00725789" w:rsidRDefault="00725789" w:rsidP="00725789">
      <w:pPr>
        <w:pStyle w:val="PL"/>
      </w:pPr>
      <w:r>
        <w:t xml:space="preserve">      type: object</w:t>
      </w:r>
    </w:p>
    <w:p w14:paraId="416D8A39" w14:textId="77777777" w:rsidR="00725789" w:rsidRDefault="00725789" w:rsidP="00725789">
      <w:pPr>
        <w:pStyle w:val="PL"/>
      </w:pPr>
      <w:r>
        <w:t xml:space="preserve">      properties:</w:t>
      </w:r>
    </w:p>
    <w:p w14:paraId="225C8C3E" w14:textId="77777777" w:rsidR="00725789" w:rsidRDefault="00725789" w:rsidP="00725789">
      <w:pPr>
        <w:pStyle w:val="PL"/>
      </w:pPr>
      <w:r>
        <w:t xml:space="preserve">        mcc:</w:t>
      </w:r>
    </w:p>
    <w:p w14:paraId="537CF0B4" w14:textId="77777777" w:rsidR="00725789" w:rsidRDefault="00725789" w:rsidP="00725789">
      <w:pPr>
        <w:pStyle w:val="PL"/>
      </w:pPr>
      <w:r>
        <w:t xml:space="preserve">          $ref: 'TS28623_ComDefs.yaml#/components/schemas/Mcc'</w:t>
      </w:r>
    </w:p>
    <w:p w14:paraId="7B2AFC7C" w14:textId="77777777" w:rsidR="00725789" w:rsidRDefault="00725789" w:rsidP="00725789">
      <w:pPr>
        <w:pStyle w:val="PL"/>
      </w:pPr>
      <w:r>
        <w:t xml:space="preserve">        mnc:</w:t>
      </w:r>
    </w:p>
    <w:p w14:paraId="3B250BBF" w14:textId="77777777" w:rsidR="00725789" w:rsidRDefault="00725789" w:rsidP="00725789">
      <w:pPr>
        <w:pStyle w:val="PL"/>
      </w:pPr>
      <w:r>
        <w:t xml:space="preserve">          $ref: 'TS28623_ComDefs.yaml#/components/schemas/Mnc'</w:t>
      </w:r>
    </w:p>
    <w:p w14:paraId="17406B0B" w14:textId="77777777" w:rsidR="00725789" w:rsidRDefault="00725789" w:rsidP="00725789">
      <w:pPr>
        <w:pStyle w:val="PL"/>
      </w:pPr>
      <w:r>
        <w:t xml:space="preserve">        nid:</w:t>
      </w:r>
    </w:p>
    <w:p w14:paraId="1D573182" w14:textId="77777777" w:rsidR="00725789" w:rsidRDefault="00725789" w:rsidP="00725789">
      <w:pPr>
        <w:pStyle w:val="PL"/>
      </w:pPr>
      <w:r>
        <w:t xml:space="preserve">          type: string</w:t>
      </w:r>
    </w:p>
    <w:p w14:paraId="3512F7A8" w14:textId="77777777" w:rsidR="00725789" w:rsidRDefault="00725789" w:rsidP="00725789">
      <w:pPr>
        <w:pStyle w:val="PL"/>
      </w:pPr>
      <w:r>
        <w:t xml:space="preserve">    SnpnInfo:</w:t>
      </w:r>
    </w:p>
    <w:p w14:paraId="33B3C10C" w14:textId="77777777" w:rsidR="00725789" w:rsidRDefault="00725789" w:rsidP="00725789">
      <w:pPr>
        <w:pStyle w:val="PL"/>
      </w:pPr>
      <w:r>
        <w:t xml:space="preserve">      type: object</w:t>
      </w:r>
    </w:p>
    <w:p w14:paraId="1201BB1C" w14:textId="77777777" w:rsidR="00725789" w:rsidRDefault="00725789" w:rsidP="00725789">
      <w:pPr>
        <w:pStyle w:val="PL"/>
      </w:pPr>
      <w:r>
        <w:t xml:space="preserve">      properties:</w:t>
      </w:r>
    </w:p>
    <w:p w14:paraId="6773DB2A" w14:textId="77777777" w:rsidR="00725789" w:rsidRDefault="00725789" w:rsidP="00725789">
      <w:pPr>
        <w:pStyle w:val="PL"/>
      </w:pPr>
      <w:r>
        <w:t xml:space="preserve">        snpnId:</w:t>
      </w:r>
    </w:p>
    <w:p w14:paraId="62ABCAB9" w14:textId="77777777" w:rsidR="00725789" w:rsidRDefault="00725789" w:rsidP="00725789">
      <w:pPr>
        <w:pStyle w:val="PL"/>
      </w:pPr>
      <w:r>
        <w:t xml:space="preserve">          $ref: '#/components/schemas/SnpnId'</w:t>
      </w:r>
    </w:p>
    <w:p w14:paraId="738D0DB2" w14:textId="77777777" w:rsidR="00725789" w:rsidRDefault="00725789" w:rsidP="00725789">
      <w:pPr>
        <w:pStyle w:val="PL"/>
      </w:pPr>
      <w:r>
        <w:t xml:space="preserve">        snssai:</w:t>
      </w:r>
    </w:p>
    <w:p w14:paraId="0553547D" w14:textId="77777777" w:rsidR="00725789" w:rsidRDefault="00725789" w:rsidP="00725789">
      <w:pPr>
        <w:pStyle w:val="PL"/>
      </w:pPr>
      <w:r>
        <w:t xml:space="preserve">          $ref: 'TS28541_NrNrm.yaml#/components/schemas/Snssai'</w:t>
      </w:r>
    </w:p>
    <w:p w14:paraId="68DCE566" w14:textId="77777777" w:rsidR="00725789" w:rsidRDefault="00725789" w:rsidP="00725789">
      <w:pPr>
        <w:pStyle w:val="PL"/>
      </w:pPr>
      <w:r>
        <w:lastRenderedPageBreak/>
        <w:t xml:space="preserve">    TaiList:</w:t>
      </w:r>
    </w:p>
    <w:p w14:paraId="7D595769" w14:textId="77777777" w:rsidR="00725789" w:rsidRDefault="00725789" w:rsidP="00725789">
      <w:pPr>
        <w:pStyle w:val="PL"/>
      </w:pPr>
      <w:r>
        <w:t xml:space="preserve">      type: array</w:t>
      </w:r>
    </w:p>
    <w:p w14:paraId="677B63C8" w14:textId="77777777" w:rsidR="00725789" w:rsidRDefault="00725789" w:rsidP="00725789">
      <w:pPr>
        <w:pStyle w:val="PL"/>
      </w:pPr>
      <w:r>
        <w:t xml:space="preserve">      items:</w:t>
      </w:r>
    </w:p>
    <w:p w14:paraId="03AFED9D" w14:textId="77777777" w:rsidR="00725789" w:rsidRDefault="00725789" w:rsidP="00725789">
      <w:pPr>
        <w:pStyle w:val="PL"/>
      </w:pPr>
      <w:r>
        <w:t xml:space="preserve">        $ref: 'TS28623_GenericNrm.yaml#/components/schemas/Tai' </w:t>
      </w:r>
    </w:p>
    <w:p w14:paraId="0F3B607A" w14:textId="77777777" w:rsidR="00725789" w:rsidRDefault="00725789" w:rsidP="00725789">
      <w:pPr>
        <w:pStyle w:val="PL"/>
      </w:pPr>
    </w:p>
    <w:p w14:paraId="73F0E3E3" w14:textId="77777777" w:rsidR="00725789" w:rsidRDefault="00725789" w:rsidP="00725789">
      <w:pPr>
        <w:pStyle w:val="PL"/>
      </w:pPr>
      <w:r>
        <w:t>#-------- Definition of concrete IOCs --------------------------------------------</w:t>
      </w:r>
    </w:p>
    <w:p w14:paraId="7B6364D0" w14:textId="77777777" w:rsidR="00725789" w:rsidRDefault="00725789" w:rsidP="00725789">
      <w:pPr>
        <w:pStyle w:val="PL"/>
      </w:pPr>
      <w:r>
        <w:t xml:space="preserve">    ProvMnS:</w:t>
      </w:r>
    </w:p>
    <w:p w14:paraId="2F1F6863" w14:textId="77777777" w:rsidR="00725789" w:rsidRDefault="00725789" w:rsidP="00725789">
      <w:pPr>
        <w:pStyle w:val="PL"/>
      </w:pPr>
      <w:r>
        <w:t xml:space="preserve">      oneOf:</w:t>
      </w:r>
    </w:p>
    <w:p w14:paraId="62F47C4C" w14:textId="77777777" w:rsidR="00725789" w:rsidRDefault="00725789" w:rsidP="00725789">
      <w:pPr>
        <w:pStyle w:val="PL"/>
      </w:pPr>
      <w:r>
        <w:t xml:space="preserve">        - type: object</w:t>
      </w:r>
    </w:p>
    <w:p w14:paraId="585163BF" w14:textId="77777777" w:rsidR="00725789" w:rsidRDefault="00725789" w:rsidP="00725789">
      <w:pPr>
        <w:pStyle w:val="PL"/>
      </w:pPr>
      <w:r>
        <w:t xml:space="preserve">          properties:</w:t>
      </w:r>
    </w:p>
    <w:p w14:paraId="456C850E" w14:textId="77777777" w:rsidR="00725789" w:rsidRDefault="00725789" w:rsidP="00725789">
      <w:pPr>
        <w:pStyle w:val="PL"/>
      </w:pPr>
      <w:r>
        <w:t xml:space="preserve">            SubNetwork:</w:t>
      </w:r>
    </w:p>
    <w:p w14:paraId="6F394EC9" w14:textId="77777777" w:rsidR="00725789" w:rsidRDefault="00725789" w:rsidP="00725789">
      <w:pPr>
        <w:pStyle w:val="PL"/>
      </w:pPr>
      <w:r>
        <w:t xml:space="preserve">              $ref: '#/components/schemas/SubNetwork-Multiple'</w:t>
      </w:r>
    </w:p>
    <w:p w14:paraId="04907A05" w14:textId="77777777" w:rsidR="00725789" w:rsidRDefault="00725789" w:rsidP="00725789">
      <w:pPr>
        <w:pStyle w:val="PL"/>
      </w:pPr>
      <w:r>
        <w:t xml:space="preserve">        - type: object</w:t>
      </w:r>
    </w:p>
    <w:p w14:paraId="35A5D52E" w14:textId="77777777" w:rsidR="00725789" w:rsidRDefault="00725789" w:rsidP="00725789">
      <w:pPr>
        <w:pStyle w:val="PL"/>
      </w:pPr>
      <w:r>
        <w:t xml:space="preserve">          properties:</w:t>
      </w:r>
    </w:p>
    <w:p w14:paraId="35F00480" w14:textId="77777777" w:rsidR="00725789" w:rsidRDefault="00725789" w:rsidP="00725789">
      <w:pPr>
        <w:pStyle w:val="PL"/>
      </w:pPr>
      <w:r>
        <w:t xml:space="preserve">            ManagedElement:</w:t>
      </w:r>
    </w:p>
    <w:p w14:paraId="53E98495" w14:textId="77777777" w:rsidR="00725789" w:rsidRDefault="00725789" w:rsidP="00725789">
      <w:pPr>
        <w:pStyle w:val="PL"/>
      </w:pPr>
      <w:r>
        <w:t xml:space="preserve">              $ref: '#/components/schemas/ManagedElement-Multiple'</w:t>
      </w:r>
    </w:p>
    <w:p w14:paraId="4090190D" w14:textId="77777777" w:rsidR="00725789" w:rsidRDefault="00725789" w:rsidP="00725789">
      <w:pPr>
        <w:pStyle w:val="PL"/>
      </w:pPr>
    </w:p>
    <w:p w14:paraId="731DE827" w14:textId="77777777" w:rsidR="00725789" w:rsidRDefault="00725789" w:rsidP="00725789">
      <w:pPr>
        <w:pStyle w:val="PL"/>
      </w:pPr>
      <w:r>
        <w:t xml:space="preserve">    SubNetwork-Single:</w:t>
      </w:r>
    </w:p>
    <w:p w14:paraId="5D60179A" w14:textId="77777777" w:rsidR="00725789" w:rsidRDefault="00725789" w:rsidP="00725789">
      <w:pPr>
        <w:pStyle w:val="PL"/>
      </w:pPr>
      <w:r>
        <w:t xml:space="preserve">      allOf:</w:t>
      </w:r>
    </w:p>
    <w:p w14:paraId="4A765D77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39EC7500" w14:textId="77777777" w:rsidR="00725789" w:rsidRDefault="00725789" w:rsidP="00725789">
      <w:pPr>
        <w:pStyle w:val="PL"/>
      </w:pPr>
      <w:r>
        <w:t xml:space="preserve">        - type: object</w:t>
      </w:r>
    </w:p>
    <w:p w14:paraId="3F514183" w14:textId="77777777" w:rsidR="00725789" w:rsidRDefault="00725789" w:rsidP="00725789">
      <w:pPr>
        <w:pStyle w:val="PL"/>
      </w:pPr>
      <w:r>
        <w:t xml:space="preserve">          properties:</w:t>
      </w:r>
    </w:p>
    <w:p w14:paraId="2B4B277E" w14:textId="77777777" w:rsidR="00725789" w:rsidRDefault="00725789" w:rsidP="00725789">
      <w:pPr>
        <w:pStyle w:val="PL"/>
      </w:pPr>
      <w:r>
        <w:t xml:space="preserve">            attributes:</w:t>
      </w:r>
    </w:p>
    <w:p w14:paraId="7D36CBA3" w14:textId="77777777" w:rsidR="00725789" w:rsidRDefault="00725789" w:rsidP="00725789">
      <w:pPr>
        <w:pStyle w:val="PL"/>
      </w:pPr>
      <w:r>
        <w:t xml:space="preserve">              allOf:</w:t>
      </w:r>
    </w:p>
    <w:p w14:paraId="3A2F1544" w14:textId="77777777" w:rsidR="00725789" w:rsidRDefault="00725789" w:rsidP="00725789">
      <w:pPr>
        <w:pStyle w:val="PL"/>
      </w:pPr>
      <w:r>
        <w:t xml:space="preserve">                - $ref: 'TS28623_GenericNrm.yaml#/components/schemas/SubNetwork-Attr'</w:t>
      </w:r>
    </w:p>
    <w:p w14:paraId="3B4F9EA8" w14:textId="77777777" w:rsidR="00725789" w:rsidRDefault="00725789" w:rsidP="00725789">
      <w:pPr>
        <w:pStyle w:val="PL"/>
      </w:pPr>
      <w:r>
        <w:t xml:space="preserve">        - $ref: 'TS28623_GenericNrm.yaml#/components/schemas/SubNetwork-ncO'</w:t>
      </w:r>
    </w:p>
    <w:p w14:paraId="78865B69" w14:textId="77777777" w:rsidR="00725789" w:rsidRDefault="00725789" w:rsidP="00725789">
      <w:pPr>
        <w:pStyle w:val="PL"/>
      </w:pPr>
      <w:r>
        <w:t xml:space="preserve">        - type: object</w:t>
      </w:r>
    </w:p>
    <w:p w14:paraId="556DB6D1" w14:textId="77777777" w:rsidR="00725789" w:rsidRDefault="00725789" w:rsidP="00725789">
      <w:pPr>
        <w:pStyle w:val="PL"/>
      </w:pPr>
      <w:r>
        <w:t xml:space="preserve">          properties:</w:t>
      </w:r>
    </w:p>
    <w:p w14:paraId="6D0B4A83" w14:textId="77777777" w:rsidR="00725789" w:rsidRDefault="00725789" w:rsidP="00725789">
      <w:pPr>
        <w:pStyle w:val="PL"/>
      </w:pPr>
      <w:r>
        <w:t xml:space="preserve">            SubNetwork:</w:t>
      </w:r>
    </w:p>
    <w:p w14:paraId="65367494" w14:textId="77777777" w:rsidR="00725789" w:rsidRDefault="00725789" w:rsidP="00725789">
      <w:pPr>
        <w:pStyle w:val="PL"/>
      </w:pPr>
      <w:r>
        <w:t xml:space="preserve">              $ref: '#/components/schemas/SubNetwork-Multiple'</w:t>
      </w:r>
    </w:p>
    <w:p w14:paraId="75234EAB" w14:textId="77777777" w:rsidR="00725789" w:rsidRDefault="00725789" w:rsidP="00725789">
      <w:pPr>
        <w:pStyle w:val="PL"/>
      </w:pPr>
      <w:r>
        <w:t xml:space="preserve">            ManagedElement:</w:t>
      </w:r>
    </w:p>
    <w:p w14:paraId="668DEE74" w14:textId="77777777" w:rsidR="00725789" w:rsidRDefault="00725789" w:rsidP="00725789">
      <w:pPr>
        <w:pStyle w:val="PL"/>
      </w:pPr>
      <w:r>
        <w:t xml:space="preserve">              $ref: '#/components/schemas/ManagedElement-Multiple'</w:t>
      </w:r>
    </w:p>
    <w:p w14:paraId="6E01CD8D" w14:textId="77777777" w:rsidR="00725789" w:rsidRDefault="00725789" w:rsidP="00725789">
      <w:pPr>
        <w:pStyle w:val="PL"/>
      </w:pPr>
      <w:r>
        <w:t xml:space="preserve">            ExternalAmfFunction:</w:t>
      </w:r>
    </w:p>
    <w:p w14:paraId="56378C43" w14:textId="77777777" w:rsidR="00725789" w:rsidRDefault="00725789" w:rsidP="00725789">
      <w:pPr>
        <w:pStyle w:val="PL"/>
      </w:pPr>
      <w:r>
        <w:t xml:space="preserve">              $ref: '#/components/schemas/ExternalAmfFunction-Multiple'</w:t>
      </w:r>
    </w:p>
    <w:p w14:paraId="2C0CD1DD" w14:textId="77777777" w:rsidR="00725789" w:rsidRDefault="00725789" w:rsidP="00725789">
      <w:pPr>
        <w:pStyle w:val="PL"/>
      </w:pPr>
      <w:r>
        <w:t xml:space="preserve">            ExternalNrfFunction:</w:t>
      </w:r>
    </w:p>
    <w:p w14:paraId="02DBD7DE" w14:textId="77777777" w:rsidR="00725789" w:rsidRDefault="00725789" w:rsidP="00725789">
      <w:pPr>
        <w:pStyle w:val="PL"/>
      </w:pPr>
      <w:r>
        <w:t xml:space="preserve">              $ref: '#/components/schemas/ExternalNrfFunction-Multiple'</w:t>
      </w:r>
    </w:p>
    <w:p w14:paraId="46F50530" w14:textId="77777777" w:rsidR="00725789" w:rsidRDefault="00725789" w:rsidP="00725789">
      <w:pPr>
        <w:pStyle w:val="PL"/>
      </w:pPr>
      <w:r>
        <w:t xml:space="preserve">            ExternalNssfFunction:</w:t>
      </w:r>
    </w:p>
    <w:p w14:paraId="40D4DC5B" w14:textId="77777777" w:rsidR="00725789" w:rsidRDefault="00725789" w:rsidP="00725789">
      <w:pPr>
        <w:pStyle w:val="PL"/>
      </w:pPr>
      <w:r>
        <w:t xml:space="preserve">                $ref: '#/components/schemas/ExternalNssfFunction-Multiple'</w:t>
      </w:r>
    </w:p>
    <w:p w14:paraId="41165857" w14:textId="77777777" w:rsidR="00725789" w:rsidRDefault="00725789" w:rsidP="00725789">
      <w:pPr>
        <w:pStyle w:val="PL"/>
      </w:pPr>
      <w:r>
        <w:t xml:space="preserve">            AmfSet:</w:t>
      </w:r>
    </w:p>
    <w:p w14:paraId="1147CDD0" w14:textId="77777777" w:rsidR="00725789" w:rsidRDefault="00725789" w:rsidP="00725789">
      <w:pPr>
        <w:pStyle w:val="PL"/>
      </w:pPr>
      <w:r>
        <w:t xml:space="preserve">              $ref: '#/components/schemas/AmfSet-Multiple'</w:t>
      </w:r>
    </w:p>
    <w:p w14:paraId="0AAF4DA0" w14:textId="77777777" w:rsidR="00725789" w:rsidRDefault="00725789" w:rsidP="00725789">
      <w:pPr>
        <w:pStyle w:val="PL"/>
      </w:pPr>
      <w:r>
        <w:t xml:space="preserve">            AmfRegion:</w:t>
      </w:r>
    </w:p>
    <w:p w14:paraId="0241BB49" w14:textId="77777777" w:rsidR="00725789" w:rsidRDefault="00725789" w:rsidP="00725789">
      <w:pPr>
        <w:pStyle w:val="PL"/>
      </w:pPr>
      <w:r>
        <w:t xml:space="preserve">              $ref: '#/components/schemas/AmfRegion-Multiple'</w:t>
      </w:r>
    </w:p>
    <w:p w14:paraId="2EBA8FED" w14:textId="77777777" w:rsidR="00725789" w:rsidRDefault="00725789" w:rsidP="00725789">
      <w:pPr>
        <w:pStyle w:val="PL"/>
      </w:pPr>
      <w:r>
        <w:t xml:space="preserve">            Configurable5QISet:</w:t>
      </w:r>
    </w:p>
    <w:p w14:paraId="4630379D" w14:textId="77777777" w:rsidR="00725789" w:rsidRDefault="00725789" w:rsidP="00725789">
      <w:pPr>
        <w:pStyle w:val="PL"/>
      </w:pPr>
      <w:r>
        <w:t xml:space="preserve">              $ref: '#/components/schemas/Configurable5QISet-Multiple'</w:t>
      </w:r>
    </w:p>
    <w:p w14:paraId="42D25B93" w14:textId="77777777" w:rsidR="00725789" w:rsidRDefault="00725789" w:rsidP="00725789">
      <w:pPr>
        <w:pStyle w:val="PL"/>
      </w:pPr>
      <w:r>
        <w:t xml:space="preserve">            Dynamic5QISet:</w:t>
      </w:r>
    </w:p>
    <w:p w14:paraId="1B0FF291" w14:textId="77777777" w:rsidR="00725789" w:rsidRDefault="00725789" w:rsidP="00725789">
      <w:pPr>
        <w:pStyle w:val="PL"/>
      </w:pPr>
      <w:r>
        <w:t xml:space="preserve">              $ref: '#/components/schemas/Dynamic5QISet-Multiple'</w:t>
      </w:r>
    </w:p>
    <w:p w14:paraId="4DD96830" w14:textId="77777777" w:rsidR="00725789" w:rsidRDefault="00725789" w:rsidP="00725789">
      <w:pPr>
        <w:pStyle w:val="PL"/>
      </w:pPr>
      <w:r>
        <w:t xml:space="preserve">            EcmConnectionInfo:</w:t>
      </w:r>
    </w:p>
    <w:p w14:paraId="287EC62A" w14:textId="77777777" w:rsidR="00725789" w:rsidRDefault="00725789" w:rsidP="00725789">
      <w:pPr>
        <w:pStyle w:val="PL"/>
      </w:pPr>
      <w:r>
        <w:t xml:space="preserve">              $ref: '#/components/schemas/EcmConnectionInfo-Multiple'</w:t>
      </w:r>
    </w:p>
    <w:p w14:paraId="22851319" w14:textId="77777777" w:rsidR="00725789" w:rsidRDefault="00725789" w:rsidP="00725789">
      <w:pPr>
        <w:pStyle w:val="PL"/>
      </w:pPr>
    </w:p>
    <w:p w14:paraId="663A77C0" w14:textId="77777777" w:rsidR="00725789" w:rsidRDefault="00725789" w:rsidP="00725789">
      <w:pPr>
        <w:pStyle w:val="PL"/>
      </w:pPr>
      <w:r>
        <w:t xml:space="preserve">    ManagedElement-Single:</w:t>
      </w:r>
    </w:p>
    <w:p w14:paraId="6C110080" w14:textId="77777777" w:rsidR="00725789" w:rsidRDefault="00725789" w:rsidP="00725789">
      <w:pPr>
        <w:pStyle w:val="PL"/>
      </w:pPr>
      <w:r>
        <w:t xml:space="preserve">      allOf:</w:t>
      </w:r>
    </w:p>
    <w:p w14:paraId="634D2316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2147F51C" w14:textId="77777777" w:rsidR="00725789" w:rsidRDefault="00725789" w:rsidP="00725789">
      <w:pPr>
        <w:pStyle w:val="PL"/>
      </w:pPr>
      <w:r>
        <w:t xml:space="preserve">        - type: object</w:t>
      </w:r>
    </w:p>
    <w:p w14:paraId="6092FF26" w14:textId="77777777" w:rsidR="00725789" w:rsidRDefault="00725789" w:rsidP="00725789">
      <w:pPr>
        <w:pStyle w:val="PL"/>
      </w:pPr>
      <w:r>
        <w:t xml:space="preserve">          properties:</w:t>
      </w:r>
    </w:p>
    <w:p w14:paraId="025335B1" w14:textId="77777777" w:rsidR="00725789" w:rsidRDefault="00725789" w:rsidP="00725789">
      <w:pPr>
        <w:pStyle w:val="PL"/>
      </w:pPr>
      <w:r>
        <w:t xml:space="preserve">            attributes:</w:t>
      </w:r>
    </w:p>
    <w:p w14:paraId="4D3F7575" w14:textId="77777777" w:rsidR="00725789" w:rsidRDefault="00725789" w:rsidP="00725789">
      <w:pPr>
        <w:pStyle w:val="PL"/>
      </w:pPr>
      <w:r>
        <w:t xml:space="preserve">              allOf:</w:t>
      </w:r>
    </w:p>
    <w:p w14:paraId="1689DF27" w14:textId="77777777" w:rsidR="00725789" w:rsidRDefault="00725789" w:rsidP="00725789">
      <w:pPr>
        <w:pStyle w:val="PL"/>
      </w:pPr>
      <w:r>
        <w:t xml:space="preserve">                - $ref: 'TS28623_GenericNrm.yaml#/components/schemas/ManagedElement-Attr'</w:t>
      </w:r>
    </w:p>
    <w:p w14:paraId="424296E3" w14:textId="77777777" w:rsidR="00725789" w:rsidRDefault="00725789" w:rsidP="00725789">
      <w:pPr>
        <w:pStyle w:val="PL"/>
      </w:pPr>
      <w:r>
        <w:t xml:space="preserve">        - $ref: 'TS28623_GenericNrm.yaml#/components/schemas/ManagedElement-ncO'</w:t>
      </w:r>
    </w:p>
    <w:p w14:paraId="0FA35364" w14:textId="77777777" w:rsidR="00725789" w:rsidRDefault="00725789" w:rsidP="00725789">
      <w:pPr>
        <w:pStyle w:val="PL"/>
      </w:pPr>
      <w:r>
        <w:t xml:space="preserve">        - type: object</w:t>
      </w:r>
    </w:p>
    <w:p w14:paraId="07C2DD67" w14:textId="77777777" w:rsidR="00725789" w:rsidRDefault="00725789" w:rsidP="00725789">
      <w:pPr>
        <w:pStyle w:val="PL"/>
      </w:pPr>
      <w:r>
        <w:t xml:space="preserve">          properties:</w:t>
      </w:r>
    </w:p>
    <w:p w14:paraId="59B46320" w14:textId="77777777" w:rsidR="00725789" w:rsidRDefault="00725789" w:rsidP="00725789">
      <w:pPr>
        <w:pStyle w:val="PL"/>
      </w:pPr>
      <w:r>
        <w:t xml:space="preserve">            AmfFunction:</w:t>
      </w:r>
    </w:p>
    <w:p w14:paraId="784BB0FE" w14:textId="77777777" w:rsidR="00725789" w:rsidRDefault="00725789" w:rsidP="00725789">
      <w:pPr>
        <w:pStyle w:val="PL"/>
      </w:pPr>
      <w:r>
        <w:t xml:space="preserve">              $ref: '#/components/schemas/AmfFunction-Multiple'</w:t>
      </w:r>
    </w:p>
    <w:p w14:paraId="0AD1EF78" w14:textId="77777777" w:rsidR="00725789" w:rsidRDefault="00725789" w:rsidP="00725789">
      <w:pPr>
        <w:pStyle w:val="PL"/>
      </w:pPr>
      <w:r>
        <w:t xml:space="preserve">            SmfFunction:</w:t>
      </w:r>
    </w:p>
    <w:p w14:paraId="32DC975A" w14:textId="77777777" w:rsidR="00725789" w:rsidRDefault="00725789" w:rsidP="00725789">
      <w:pPr>
        <w:pStyle w:val="PL"/>
      </w:pPr>
      <w:r>
        <w:t xml:space="preserve">              $ref: '#/components/schemas/SmfFunction-Multiple'</w:t>
      </w:r>
    </w:p>
    <w:p w14:paraId="53A7197B" w14:textId="77777777" w:rsidR="00725789" w:rsidRDefault="00725789" w:rsidP="00725789">
      <w:pPr>
        <w:pStyle w:val="PL"/>
      </w:pPr>
      <w:r>
        <w:t xml:space="preserve">            UpfFunction:</w:t>
      </w:r>
    </w:p>
    <w:p w14:paraId="4C896FF4" w14:textId="77777777" w:rsidR="00725789" w:rsidRDefault="00725789" w:rsidP="00725789">
      <w:pPr>
        <w:pStyle w:val="PL"/>
      </w:pPr>
      <w:r>
        <w:t xml:space="preserve">              $ref: '#/components/schemas/UpfFunction-Multiple'</w:t>
      </w:r>
    </w:p>
    <w:p w14:paraId="4F98CF89" w14:textId="77777777" w:rsidR="00725789" w:rsidRDefault="00725789" w:rsidP="00725789">
      <w:pPr>
        <w:pStyle w:val="PL"/>
      </w:pPr>
      <w:r>
        <w:t xml:space="preserve">            N3iwfFunction:   </w:t>
      </w:r>
    </w:p>
    <w:p w14:paraId="345EAA30" w14:textId="77777777" w:rsidR="00725789" w:rsidRDefault="00725789" w:rsidP="00725789">
      <w:pPr>
        <w:pStyle w:val="PL"/>
      </w:pPr>
      <w:r>
        <w:t xml:space="preserve">              $ref: '#/components/schemas/N3iwfFunction-Multiple'</w:t>
      </w:r>
    </w:p>
    <w:p w14:paraId="2EB3D119" w14:textId="77777777" w:rsidR="00725789" w:rsidRDefault="00725789" w:rsidP="00725789">
      <w:pPr>
        <w:pStyle w:val="PL"/>
      </w:pPr>
      <w:r>
        <w:t xml:space="preserve">            PcfFunction:</w:t>
      </w:r>
    </w:p>
    <w:p w14:paraId="436987DF" w14:textId="77777777" w:rsidR="00725789" w:rsidRDefault="00725789" w:rsidP="00725789">
      <w:pPr>
        <w:pStyle w:val="PL"/>
      </w:pPr>
      <w:r>
        <w:t xml:space="preserve">              $ref: '#/components/schemas/PcfFunction-Multiple'</w:t>
      </w:r>
    </w:p>
    <w:p w14:paraId="428E3D0B" w14:textId="77777777" w:rsidR="00725789" w:rsidRDefault="00725789" w:rsidP="00725789">
      <w:pPr>
        <w:pStyle w:val="PL"/>
      </w:pPr>
      <w:r>
        <w:t xml:space="preserve">            AusfFunction:</w:t>
      </w:r>
    </w:p>
    <w:p w14:paraId="65C8B053" w14:textId="77777777" w:rsidR="00725789" w:rsidRDefault="00725789" w:rsidP="00725789">
      <w:pPr>
        <w:pStyle w:val="PL"/>
      </w:pPr>
      <w:r>
        <w:t xml:space="preserve">              $ref: '#/components/schemas/AusfFunction-Multiple'</w:t>
      </w:r>
    </w:p>
    <w:p w14:paraId="5F215E7B" w14:textId="77777777" w:rsidR="00725789" w:rsidRDefault="00725789" w:rsidP="00725789">
      <w:pPr>
        <w:pStyle w:val="PL"/>
      </w:pPr>
      <w:r>
        <w:t xml:space="preserve">            UdmFunction:</w:t>
      </w:r>
    </w:p>
    <w:p w14:paraId="1E3277F7" w14:textId="77777777" w:rsidR="00725789" w:rsidRDefault="00725789" w:rsidP="00725789">
      <w:pPr>
        <w:pStyle w:val="PL"/>
      </w:pPr>
      <w:r>
        <w:t xml:space="preserve">              $ref: '#/components/schemas/UdmFunction-Multiple'</w:t>
      </w:r>
    </w:p>
    <w:p w14:paraId="11310C0F" w14:textId="77777777" w:rsidR="00725789" w:rsidRDefault="00725789" w:rsidP="00725789">
      <w:pPr>
        <w:pStyle w:val="PL"/>
      </w:pPr>
      <w:r>
        <w:t xml:space="preserve">            UdrFunction:</w:t>
      </w:r>
    </w:p>
    <w:p w14:paraId="21A8604F" w14:textId="77777777" w:rsidR="00725789" w:rsidRDefault="00725789" w:rsidP="00725789">
      <w:pPr>
        <w:pStyle w:val="PL"/>
      </w:pPr>
      <w:r>
        <w:t xml:space="preserve">              $ref: '#/components/schemas/UdrFunction-Multiple'</w:t>
      </w:r>
    </w:p>
    <w:p w14:paraId="53838DC4" w14:textId="77777777" w:rsidR="00725789" w:rsidRDefault="00725789" w:rsidP="00725789">
      <w:pPr>
        <w:pStyle w:val="PL"/>
      </w:pPr>
      <w:r>
        <w:t xml:space="preserve">            UdsfFunction:</w:t>
      </w:r>
    </w:p>
    <w:p w14:paraId="78E27496" w14:textId="77777777" w:rsidR="00725789" w:rsidRDefault="00725789" w:rsidP="00725789">
      <w:pPr>
        <w:pStyle w:val="PL"/>
      </w:pPr>
      <w:r>
        <w:t xml:space="preserve">              $ref: '#/components/schemas/UdsfFunction-Multiple'</w:t>
      </w:r>
    </w:p>
    <w:p w14:paraId="229F9D46" w14:textId="77777777" w:rsidR="00725789" w:rsidRDefault="00725789" w:rsidP="00725789">
      <w:pPr>
        <w:pStyle w:val="PL"/>
      </w:pPr>
      <w:r>
        <w:lastRenderedPageBreak/>
        <w:t xml:space="preserve">            NrfFunction:</w:t>
      </w:r>
    </w:p>
    <w:p w14:paraId="606146CB" w14:textId="77777777" w:rsidR="00725789" w:rsidRDefault="00725789" w:rsidP="00725789">
      <w:pPr>
        <w:pStyle w:val="PL"/>
      </w:pPr>
      <w:r>
        <w:t xml:space="preserve">              $ref: '#/components/schemas/NrfFunction-Multiple'</w:t>
      </w:r>
    </w:p>
    <w:p w14:paraId="0EE5B4B6" w14:textId="77777777" w:rsidR="00725789" w:rsidRDefault="00725789" w:rsidP="00725789">
      <w:pPr>
        <w:pStyle w:val="PL"/>
      </w:pPr>
      <w:r>
        <w:t xml:space="preserve">            NssfFunction:</w:t>
      </w:r>
    </w:p>
    <w:p w14:paraId="1D52713A" w14:textId="77777777" w:rsidR="00725789" w:rsidRDefault="00725789" w:rsidP="00725789">
      <w:pPr>
        <w:pStyle w:val="PL"/>
      </w:pPr>
      <w:r>
        <w:t xml:space="preserve">              $ref: '#/components/schemas/NssfFunction-Multiple'</w:t>
      </w:r>
    </w:p>
    <w:p w14:paraId="7ECE8001" w14:textId="77777777" w:rsidR="00725789" w:rsidRDefault="00725789" w:rsidP="00725789">
      <w:pPr>
        <w:pStyle w:val="PL"/>
      </w:pPr>
      <w:r>
        <w:t xml:space="preserve">            SmsfFunction:</w:t>
      </w:r>
    </w:p>
    <w:p w14:paraId="5311A092" w14:textId="77777777" w:rsidR="00725789" w:rsidRDefault="00725789" w:rsidP="00725789">
      <w:pPr>
        <w:pStyle w:val="PL"/>
      </w:pPr>
      <w:r>
        <w:t xml:space="preserve">              $ref: '#/components/schemas/SmsfFunction-Multiple'</w:t>
      </w:r>
    </w:p>
    <w:p w14:paraId="6649E4C4" w14:textId="77777777" w:rsidR="00725789" w:rsidRDefault="00725789" w:rsidP="00725789">
      <w:pPr>
        <w:pStyle w:val="PL"/>
      </w:pPr>
      <w:r>
        <w:t xml:space="preserve">            LmfFunction:</w:t>
      </w:r>
    </w:p>
    <w:p w14:paraId="3BDA2A57" w14:textId="77777777" w:rsidR="00725789" w:rsidRDefault="00725789" w:rsidP="00725789">
      <w:pPr>
        <w:pStyle w:val="PL"/>
      </w:pPr>
      <w:r>
        <w:t xml:space="preserve">              $ref: '#/components/schemas/LmfFunction-Multiple'</w:t>
      </w:r>
    </w:p>
    <w:p w14:paraId="3B971E1A" w14:textId="77777777" w:rsidR="00725789" w:rsidRDefault="00725789" w:rsidP="00725789">
      <w:pPr>
        <w:pStyle w:val="PL"/>
      </w:pPr>
      <w:r>
        <w:t xml:space="preserve">            NgeirFunction:</w:t>
      </w:r>
    </w:p>
    <w:p w14:paraId="2F6AA4C3" w14:textId="77777777" w:rsidR="00725789" w:rsidRDefault="00725789" w:rsidP="00725789">
      <w:pPr>
        <w:pStyle w:val="PL"/>
      </w:pPr>
      <w:r>
        <w:t xml:space="preserve">              $ref: '#/components/schemas/NgeirFunction-Multiple'</w:t>
      </w:r>
    </w:p>
    <w:p w14:paraId="293F9419" w14:textId="77777777" w:rsidR="00725789" w:rsidRDefault="00725789" w:rsidP="00725789">
      <w:pPr>
        <w:pStyle w:val="PL"/>
      </w:pPr>
      <w:r>
        <w:t xml:space="preserve">            SeppFunction:</w:t>
      </w:r>
    </w:p>
    <w:p w14:paraId="072152F6" w14:textId="77777777" w:rsidR="00725789" w:rsidRDefault="00725789" w:rsidP="00725789">
      <w:pPr>
        <w:pStyle w:val="PL"/>
      </w:pPr>
      <w:r>
        <w:t xml:space="preserve">              $ref: '#/components/schemas/SeppFunction-Multiple'</w:t>
      </w:r>
    </w:p>
    <w:p w14:paraId="24784C9C" w14:textId="77777777" w:rsidR="00725789" w:rsidRDefault="00725789" w:rsidP="00725789">
      <w:pPr>
        <w:pStyle w:val="PL"/>
      </w:pPr>
      <w:r>
        <w:t xml:space="preserve">            NwdafFunction:</w:t>
      </w:r>
    </w:p>
    <w:p w14:paraId="361FBAB7" w14:textId="77777777" w:rsidR="00725789" w:rsidRDefault="00725789" w:rsidP="00725789">
      <w:pPr>
        <w:pStyle w:val="PL"/>
      </w:pPr>
      <w:r>
        <w:t xml:space="preserve">              $ref: '#/components/schemas/NwdafFunction-Multiple'</w:t>
      </w:r>
    </w:p>
    <w:p w14:paraId="7A4AC13D" w14:textId="77777777" w:rsidR="00725789" w:rsidRDefault="00725789" w:rsidP="00725789">
      <w:pPr>
        <w:pStyle w:val="PL"/>
      </w:pPr>
      <w:r>
        <w:t xml:space="preserve">            ScpFunction:</w:t>
      </w:r>
    </w:p>
    <w:p w14:paraId="20E43B4C" w14:textId="77777777" w:rsidR="00725789" w:rsidRDefault="00725789" w:rsidP="00725789">
      <w:pPr>
        <w:pStyle w:val="PL"/>
      </w:pPr>
      <w:r>
        <w:t xml:space="preserve">              $ref: '#/components/schemas/ScpFunction-Multiple'</w:t>
      </w:r>
    </w:p>
    <w:p w14:paraId="6EC38914" w14:textId="77777777" w:rsidR="00725789" w:rsidRDefault="00725789" w:rsidP="00725789">
      <w:pPr>
        <w:pStyle w:val="PL"/>
      </w:pPr>
      <w:r>
        <w:t xml:space="preserve">            NefFunction:</w:t>
      </w:r>
    </w:p>
    <w:p w14:paraId="5E6EC67D" w14:textId="77777777" w:rsidR="00725789" w:rsidRDefault="00725789" w:rsidP="00725789">
      <w:pPr>
        <w:pStyle w:val="PL"/>
      </w:pPr>
      <w:r>
        <w:t xml:space="preserve">              $ref: '#/components/schemas/NefFunction-Multiple'</w:t>
      </w:r>
    </w:p>
    <w:p w14:paraId="5AC19DEC" w14:textId="77777777" w:rsidR="00725789" w:rsidRDefault="00725789" w:rsidP="00725789">
      <w:pPr>
        <w:pStyle w:val="PL"/>
      </w:pPr>
      <w:r>
        <w:t xml:space="preserve">            Configurable5QISet:</w:t>
      </w:r>
    </w:p>
    <w:p w14:paraId="50D451E2" w14:textId="77777777" w:rsidR="00725789" w:rsidRDefault="00725789" w:rsidP="00725789">
      <w:pPr>
        <w:pStyle w:val="PL"/>
      </w:pPr>
      <w:r>
        <w:t xml:space="preserve">              $ref: '#/components/schemas/Configurable5QISet-Multiple'</w:t>
      </w:r>
    </w:p>
    <w:p w14:paraId="7C561B32" w14:textId="77777777" w:rsidR="00725789" w:rsidRDefault="00725789" w:rsidP="00725789">
      <w:pPr>
        <w:pStyle w:val="PL"/>
      </w:pPr>
      <w:r>
        <w:t xml:space="preserve">            Dynamic5QISet:</w:t>
      </w:r>
    </w:p>
    <w:p w14:paraId="0E5E540A" w14:textId="77777777" w:rsidR="00725789" w:rsidRDefault="00725789" w:rsidP="00725789">
      <w:pPr>
        <w:pStyle w:val="PL"/>
      </w:pPr>
      <w:r>
        <w:t xml:space="preserve">              $ref: '#/components/schemas/Dynamic5QISet-Multiple'</w:t>
      </w:r>
    </w:p>
    <w:p w14:paraId="53CAB54F" w14:textId="77777777" w:rsidR="00725789" w:rsidRDefault="00725789" w:rsidP="00725789">
      <w:pPr>
        <w:pStyle w:val="PL"/>
      </w:pPr>
      <w:r>
        <w:t xml:space="preserve">            EcmConnectionInfo:</w:t>
      </w:r>
    </w:p>
    <w:p w14:paraId="229A81F3" w14:textId="77777777" w:rsidR="00725789" w:rsidRDefault="00725789" w:rsidP="00725789">
      <w:pPr>
        <w:pStyle w:val="PL"/>
      </w:pPr>
      <w:r>
        <w:t xml:space="preserve">              $ref: '#/components/schemas/EcmConnectionInfo-Multiple'</w:t>
      </w:r>
    </w:p>
    <w:p w14:paraId="1C78107C" w14:textId="77777777" w:rsidR="00725789" w:rsidRDefault="00725789" w:rsidP="00725789">
      <w:pPr>
        <w:pStyle w:val="PL"/>
      </w:pPr>
      <w:r>
        <w:t xml:space="preserve">            EASDFFunction:</w:t>
      </w:r>
    </w:p>
    <w:p w14:paraId="451D2A48" w14:textId="77777777" w:rsidR="00725789" w:rsidRDefault="00725789" w:rsidP="00725789">
      <w:pPr>
        <w:pStyle w:val="PL"/>
      </w:pPr>
      <w:r>
        <w:t xml:space="preserve">              $ref: '#/components/schemas/EASDFFunction-Multiple'</w:t>
      </w:r>
    </w:p>
    <w:p w14:paraId="0AEBDFB4" w14:textId="77777777" w:rsidR="00725789" w:rsidRDefault="00725789" w:rsidP="00725789">
      <w:pPr>
        <w:pStyle w:val="PL"/>
      </w:pPr>
    </w:p>
    <w:p w14:paraId="15F1C42D" w14:textId="77777777" w:rsidR="00725789" w:rsidRDefault="00725789" w:rsidP="00725789">
      <w:pPr>
        <w:pStyle w:val="PL"/>
      </w:pPr>
      <w:r>
        <w:t xml:space="preserve">    AmfFunction-Single:</w:t>
      </w:r>
    </w:p>
    <w:p w14:paraId="76FFA645" w14:textId="77777777" w:rsidR="00725789" w:rsidRDefault="00725789" w:rsidP="00725789">
      <w:pPr>
        <w:pStyle w:val="PL"/>
      </w:pPr>
      <w:r>
        <w:t xml:space="preserve">      allOf:</w:t>
      </w:r>
    </w:p>
    <w:p w14:paraId="489AA08C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6F0E01E2" w14:textId="77777777" w:rsidR="00725789" w:rsidRDefault="00725789" w:rsidP="00725789">
      <w:pPr>
        <w:pStyle w:val="PL"/>
      </w:pPr>
      <w:r>
        <w:t xml:space="preserve">        - type: object</w:t>
      </w:r>
    </w:p>
    <w:p w14:paraId="076B31F1" w14:textId="77777777" w:rsidR="00725789" w:rsidRDefault="00725789" w:rsidP="00725789">
      <w:pPr>
        <w:pStyle w:val="PL"/>
      </w:pPr>
      <w:r>
        <w:t xml:space="preserve">          properties:</w:t>
      </w:r>
    </w:p>
    <w:p w14:paraId="3667A153" w14:textId="77777777" w:rsidR="00725789" w:rsidRDefault="00725789" w:rsidP="00725789">
      <w:pPr>
        <w:pStyle w:val="PL"/>
      </w:pPr>
      <w:r>
        <w:t xml:space="preserve">            attributes:</w:t>
      </w:r>
    </w:p>
    <w:p w14:paraId="40A4BE86" w14:textId="77777777" w:rsidR="00725789" w:rsidRDefault="00725789" w:rsidP="00725789">
      <w:pPr>
        <w:pStyle w:val="PL"/>
      </w:pPr>
      <w:r>
        <w:t xml:space="preserve">              allOf:</w:t>
      </w:r>
    </w:p>
    <w:p w14:paraId="0B2DFE90" w14:textId="77777777" w:rsidR="00725789" w:rsidRDefault="00725789" w:rsidP="00725789">
      <w:pPr>
        <w:pStyle w:val="PL"/>
      </w:pPr>
      <w:r>
        <w:t xml:space="preserve">                - $ref: 'TS28623_GenericNrm.yaml#/components/schemas/ManagedFunction-Attr'</w:t>
      </w:r>
    </w:p>
    <w:p w14:paraId="7E8B92A8" w14:textId="77777777" w:rsidR="00725789" w:rsidRDefault="00725789" w:rsidP="00725789">
      <w:pPr>
        <w:pStyle w:val="PL"/>
      </w:pPr>
      <w:r>
        <w:t xml:space="preserve">                - type: object</w:t>
      </w:r>
    </w:p>
    <w:p w14:paraId="4B8627A6" w14:textId="77777777" w:rsidR="00725789" w:rsidRDefault="00725789" w:rsidP="00725789">
      <w:pPr>
        <w:pStyle w:val="PL"/>
      </w:pPr>
      <w:r>
        <w:t xml:space="preserve">                  properties:</w:t>
      </w:r>
    </w:p>
    <w:p w14:paraId="74ABE571" w14:textId="77777777" w:rsidR="00725789" w:rsidRDefault="00725789" w:rsidP="00725789">
      <w:pPr>
        <w:pStyle w:val="PL"/>
      </w:pPr>
      <w:r>
        <w:t xml:space="preserve">                    pLMNInfoList:</w:t>
      </w:r>
    </w:p>
    <w:p w14:paraId="018E0D9A" w14:textId="77777777" w:rsidR="00725789" w:rsidRDefault="00725789" w:rsidP="00725789">
      <w:pPr>
        <w:pStyle w:val="PL"/>
      </w:pPr>
      <w:r>
        <w:t xml:space="preserve">                      $ref: 'TS28541_NrNrm.yaml#/components/schemas/PlmnInfoList'</w:t>
      </w:r>
    </w:p>
    <w:p w14:paraId="41AC6FA3" w14:textId="77777777" w:rsidR="00725789" w:rsidRDefault="00725789" w:rsidP="00725789">
      <w:pPr>
        <w:pStyle w:val="PL"/>
      </w:pPr>
      <w:r>
        <w:t xml:space="preserve">                    amfIdentifier:</w:t>
      </w:r>
    </w:p>
    <w:p w14:paraId="0F439DE1" w14:textId="77777777" w:rsidR="00725789" w:rsidRDefault="00725789" w:rsidP="00725789">
      <w:pPr>
        <w:pStyle w:val="PL"/>
      </w:pPr>
      <w:r>
        <w:t xml:space="preserve">                      $ref: '#/components/schemas/AmfIdentifier'</w:t>
      </w:r>
    </w:p>
    <w:p w14:paraId="300C81A1" w14:textId="77777777" w:rsidR="00725789" w:rsidRDefault="00725789" w:rsidP="00725789">
      <w:pPr>
        <w:pStyle w:val="PL"/>
      </w:pPr>
      <w:r>
        <w:t xml:space="preserve">                    sBIFqdn:</w:t>
      </w:r>
    </w:p>
    <w:p w14:paraId="6AD5BC80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24AD717D" w14:textId="77777777" w:rsidR="00725789" w:rsidRDefault="00725789" w:rsidP="00725789">
      <w:pPr>
        <w:pStyle w:val="PL"/>
      </w:pPr>
      <w:r>
        <w:t xml:space="preserve">                    interPlmnFQDN:</w:t>
      </w:r>
    </w:p>
    <w:p w14:paraId="2CE78CF9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4A17E7A6" w14:textId="77777777" w:rsidR="00725789" w:rsidRDefault="00725789" w:rsidP="00725789">
      <w:pPr>
        <w:pStyle w:val="PL"/>
      </w:pPr>
      <w:r>
        <w:t xml:space="preserve">                    taiList:</w:t>
      </w:r>
    </w:p>
    <w:p w14:paraId="121EB82E" w14:textId="77777777" w:rsidR="00725789" w:rsidRDefault="00725789" w:rsidP="00725789">
      <w:pPr>
        <w:pStyle w:val="PL"/>
      </w:pPr>
      <w:r>
        <w:t xml:space="preserve">                      $ref: '#/components/schemas/TaiList'</w:t>
      </w:r>
    </w:p>
    <w:p w14:paraId="3F8C6D44" w14:textId="77777777" w:rsidR="00725789" w:rsidRDefault="00725789" w:rsidP="00725789">
      <w:pPr>
        <w:pStyle w:val="PL"/>
      </w:pPr>
      <w:r>
        <w:t xml:space="preserve">                    taiRangeList:</w:t>
      </w:r>
    </w:p>
    <w:p w14:paraId="09489828" w14:textId="77777777" w:rsidR="00725789" w:rsidRDefault="00725789" w:rsidP="00725789">
      <w:pPr>
        <w:pStyle w:val="PL"/>
      </w:pPr>
      <w:r>
        <w:t xml:space="preserve">                      type: array</w:t>
      </w:r>
    </w:p>
    <w:p w14:paraId="4101F0D3" w14:textId="77777777" w:rsidR="00725789" w:rsidRDefault="00725789" w:rsidP="00725789">
      <w:pPr>
        <w:pStyle w:val="PL"/>
      </w:pPr>
      <w:r>
        <w:t xml:space="preserve">                      items:</w:t>
      </w:r>
    </w:p>
    <w:p w14:paraId="0280B4A2" w14:textId="77777777" w:rsidR="00725789" w:rsidRDefault="00725789" w:rsidP="00725789">
      <w:pPr>
        <w:pStyle w:val="PL"/>
      </w:pPr>
      <w:r>
        <w:t xml:space="preserve">                        $ref: '#/components/schemas/TaiRange'</w:t>
      </w:r>
    </w:p>
    <w:p w14:paraId="1E9E667F" w14:textId="77777777" w:rsidR="00725789" w:rsidRDefault="00725789" w:rsidP="00725789">
      <w:pPr>
        <w:pStyle w:val="PL"/>
      </w:pPr>
      <w:r>
        <w:t xml:space="preserve">                    weightFactor:</w:t>
      </w:r>
    </w:p>
    <w:p w14:paraId="3DCEE018" w14:textId="77777777" w:rsidR="00725789" w:rsidRDefault="00725789" w:rsidP="00725789">
      <w:pPr>
        <w:pStyle w:val="PL"/>
      </w:pPr>
      <w:r>
        <w:t xml:space="preserve">                      $ref: '#/components/schemas/WeightFactor'</w:t>
      </w:r>
    </w:p>
    <w:p w14:paraId="4477CDEA" w14:textId="77777777" w:rsidR="00725789" w:rsidRDefault="00725789" w:rsidP="00725789">
      <w:pPr>
        <w:pStyle w:val="PL"/>
      </w:pPr>
      <w:r>
        <w:t xml:space="preserve">                    cNSIIdList:</w:t>
      </w:r>
    </w:p>
    <w:p w14:paraId="432351A4" w14:textId="77777777" w:rsidR="00725789" w:rsidRDefault="00725789" w:rsidP="00725789">
      <w:pPr>
        <w:pStyle w:val="PL"/>
      </w:pPr>
      <w:r>
        <w:t xml:space="preserve">                      $ref: '#/components/schemas/CNSIIdList'</w:t>
      </w:r>
    </w:p>
    <w:p w14:paraId="3CFFCCEE" w14:textId="77777777" w:rsidR="00725789" w:rsidRDefault="00725789" w:rsidP="00725789">
      <w:pPr>
        <w:pStyle w:val="PL"/>
      </w:pPr>
      <w:r>
        <w:t xml:space="preserve">                    gUAMIdList:</w:t>
      </w:r>
    </w:p>
    <w:p w14:paraId="3C65A3D2" w14:textId="77777777" w:rsidR="00725789" w:rsidRDefault="00725789" w:rsidP="00725789">
      <w:pPr>
        <w:pStyle w:val="PL"/>
      </w:pPr>
      <w:r>
        <w:t xml:space="preserve">                      type: array</w:t>
      </w:r>
    </w:p>
    <w:p w14:paraId="224A9591" w14:textId="77777777" w:rsidR="00725789" w:rsidRDefault="00725789" w:rsidP="00725789">
      <w:pPr>
        <w:pStyle w:val="PL"/>
      </w:pPr>
      <w:r>
        <w:t xml:space="preserve">                      items: </w:t>
      </w:r>
    </w:p>
    <w:p w14:paraId="2258B332" w14:textId="77777777" w:rsidR="00725789" w:rsidRDefault="00725789" w:rsidP="00725789">
      <w:pPr>
        <w:pStyle w:val="PL"/>
      </w:pPr>
      <w:r>
        <w:t xml:space="preserve">                        $ref: '#/components/schemas/GUAMInfo'</w:t>
      </w:r>
    </w:p>
    <w:p w14:paraId="3FDF3EA2" w14:textId="77777777" w:rsidR="00725789" w:rsidRDefault="00725789" w:rsidP="00725789">
      <w:pPr>
        <w:pStyle w:val="PL"/>
      </w:pPr>
      <w:r>
        <w:t xml:space="preserve">                    backupInfoAmfFailure:</w:t>
      </w:r>
    </w:p>
    <w:p w14:paraId="7272B2E7" w14:textId="77777777" w:rsidR="00725789" w:rsidRDefault="00725789" w:rsidP="00725789">
      <w:pPr>
        <w:pStyle w:val="PL"/>
      </w:pPr>
      <w:r>
        <w:t xml:space="preserve">                      type: array</w:t>
      </w:r>
    </w:p>
    <w:p w14:paraId="354630E5" w14:textId="77777777" w:rsidR="00725789" w:rsidRDefault="00725789" w:rsidP="00725789">
      <w:pPr>
        <w:pStyle w:val="PL"/>
      </w:pPr>
      <w:r>
        <w:t xml:space="preserve">                      items:</w:t>
      </w:r>
    </w:p>
    <w:p w14:paraId="60CE8719" w14:textId="77777777" w:rsidR="00725789" w:rsidRDefault="00725789" w:rsidP="00725789">
      <w:pPr>
        <w:pStyle w:val="PL"/>
      </w:pPr>
      <w:r>
        <w:t xml:space="preserve">                        $ref: '#/components/schemas/GUAMInfo'</w:t>
      </w:r>
    </w:p>
    <w:p w14:paraId="6E21B5FA" w14:textId="77777777" w:rsidR="00725789" w:rsidRDefault="00725789" w:rsidP="00725789">
      <w:pPr>
        <w:pStyle w:val="PL"/>
      </w:pPr>
      <w:r>
        <w:t xml:space="preserve">                    backupInfoAmfRemoval:</w:t>
      </w:r>
    </w:p>
    <w:p w14:paraId="1E4F273E" w14:textId="77777777" w:rsidR="00725789" w:rsidRDefault="00725789" w:rsidP="00725789">
      <w:pPr>
        <w:pStyle w:val="PL"/>
      </w:pPr>
      <w:r>
        <w:t xml:space="preserve">                      type: array</w:t>
      </w:r>
    </w:p>
    <w:p w14:paraId="5DA12CE5" w14:textId="77777777" w:rsidR="00725789" w:rsidRDefault="00725789" w:rsidP="00725789">
      <w:pPr>
        <w:pStyle w:val="PL"/>
      </w:pPr>
      <w:r>
        <w:t xml:space="preserve">                      items:</w:t>
      </w:r>
    </w:p>
    <w:p w14:paraId="0B442FF3" w14:textId="77777777" w:rsidR="00725789" w:rsidRDefault="00725789" w:rsidP="00725789">
      <w:pPr>
        <w:pStyle w:val="PL"/>
      </w:pPr>
      <w:r>
        <w:t xml:space="preserve">                        $ref: '#/components/schemas/GUAMInfo'</w:t>
      </w:r>
    </w:p>
    <w:p w14:paraId="51F04030" w14:textId="77777777" w:rsidR="00725789" w:rsidRDefault="00725789" w:rsidP="00725789">
      <w:pPr>
        <w:pStyle w:val="PL"/>
      </w:pPr>
      <w:r>
        <w:t xml:space="preserve">                    amfSetRef:</w:t>
      </w:r>
    </w:p>
    <w:p w14:paraId="08DB5326" w14:textId="77777777" w:rsidR="00725789" w:rsidRDefault="00725789" w:rsidP="00725789">
      <w:pPr>
        <w:pStyle w:val="PL"/>
      </w:pPr>
      <w:r>
        <w:t xml:space="preserve">                      $ref: 'TS28623_ComDefs.yaml#/components/schemas/Dn'</w:t>
      </w:r>
    </w:p>
    <w:p w14:paraId="611186E2" w14:textId="77777777" w:rsidR="00725789" w:rsidRDefault="00725789" w:rsidP="00725789">
      <w:pPr>
        <w:pStyle w:val="PL"/>
      </w:pPr>
      <w:r>
        <w:t xml:space="preserve">                    managedNFProfile:</w:t>
      </w:r>
    </w:p>
    <w:p w14:paraId="78708123" w14:textId="77777777" w:rsidR="00725789" w:rsidRDefault="00725789" w:rsidP="00725789">
      <w:pPr>
        <w:pStyle w:val="PL"/>
      </w:pPr>
      <w:r>
        <w:t xml:space="preserve">                      $ref: '#/components/schemas/ManagedNFProfile'</w:t>
      </w:r>
    </w:p>
    <w:p w14:paraId="0F171148" w14:textId="77777777" w:rsidR="00725789" w:rsidRDefault="00725789" w:rsidP="00725789">
      <w:pPr>
        <w:pStyle w:val="PL"/>
      </w:pPr>
      <w:r>
        <w:t xml:space="preserve">                    commModelList:</w:t>
      </w:r>
    </w:p>
    <w:p w14:paraId="02FEAA7C" w14:textId="77777777" w:rsidR="00725789" w:rsidRDefault="00725789" w:rsidP="00725789">
      <w:pPr>
        <w:pStyle w:val="PL"/>
      </w:pPr>
      <w:r>
        <w:t xml:space="preserve">                      $ref: '#/components/schemas/CommModelList'</w:t>
      </w:r>
    </w:p>
    <w:p w14:paraId="7EDF1AC7" w14:textId="77777777" w:rsidR="00725789" w:rsidRDefault="00725789" w:rsidP="00725789">
      <w:pPr>
        <w:pStyle w:val="PL"/>
      </w:pPr>
      <w:r>
        <w:t xml:space="preserve">        - $ref: 'TS28623_GenericNrm.yaml#/components/schemas/ManagedFunction-ncO'</w:t>
      </w:r>
    </w:p>
    <w:p w14:paraId="50134C4A" w14:textId="77777777" w:rsidR="00725789" w:rsidRDefault="00725789" w:rsidP="00725789">
      <w:pPr>
        <w:pStyle w:val="PL"/>
      </w:pPr>
      <w:r>
        <w:t xml:space="preserve">        - type: object</w:t>
      </w:r>
    </w:p>
    <w:p w14:paraId="0F62975D" w14:textId="77777777" w:rsidR="00725789" w:rsidRDefault="00725789" w:rsidP="00725789">
      <w:pPr>
        <w:pStyle w:val="PL"/>
      </w:pPr>
      <w:r>
        <w:t xml:space="preserve">          properties:</w:t>
      </w:r>
    </w:p>
    <w:p w14:paraId="54559484" w14:textId="77777777" w:rsidR="00725789" w:rsidRDefault="00725789" w:rsidP="00725789">
      <w:pPr>
        <w:pStyle w:val="PL"/>
      </w:pPr>
      <w:r>
        <w:t xml:space="preserve">            EP_N2:</w:t>
      </w:r>
    </w:p>
    <w:p w14:paraId="722F5B99" w14:textId="77777777" w:rsidR="00725789" w:rsidRDefault="00725789" w:rsidP="00725789">
      <w:pPr>
        <w:pStyle w:val="PL"/>
      </w:pPr>
      <w:r>
        <w:t xml:space="preserve">              $ref: '#/components/schemas/EP_N2-Multiple'</w:t>
      </w:r>
    </w:p>
    <w:p w14:paraId="1DDA0002" w14:textId="77777777" w:rsidR="00725789" w:rsidRDefault="00725789" w:rsidP="00725789">
      <w:pPr>
        <w:pStyle w:val="PL"/>
      </w:pPr>
      <w:r>
        <w:lastRenderedPageBreak/>
        <w:t xml:space="preserve">            EP_N8:</w:t>
      </w:r>
    </w:p>
    <w:p w14:paraId="4F3F1748" w14:textId="77777777" w:rsidR="00725789" w:rsidRDefault="00725789" w:rsidP="00725789">
      <w:pPr>
        <w:pStyle w:val="PL"/>
      </w:pPr>
      <w:r>
        <w:t xml:space="preserve">              $ref: '#/components/schemas/EP_N8-Multiple'</w:t>
      </w:r>
    </w:p>
    <w:p w14:paraId="426CF4BB" w14:textId="77777777" w:rsidR="00725789" w:rsidRDefault="00725789" w:rsidP="00725789">
      <w:pPr>
        <w:pStyle w:val="PL"/>
      </w:pPr>
      <w:r>
        <w:t xml:space="preserve">            EP_N11:</w:t>
      </w:r>
    </w:p>
    <w:p w14:paraId="68F58006" w14:textId="77777777" w:rsidR="00725789" w:rsidRDefault="00725789" w:rsidP="00725789">
      <w:pPr>
        <w:pStyle w:val="PL"/>
      </w:pPr>
      <w:r>
        <w:t xml:space="preserve">              $ref: '#/components/schemas/EP_N11-Multiple'</w:t>
      </w:r>
    </w:p>
    <w:p w14:paraId="2D3D5B12" w14:textId="77777777" w:rsidR="00725789" w:rsidRDefault="00725789" w:rsidP="00725789">
      <w:pPr>
        <w:pStyle w:val="PL"/>
      </w:pPr>
      <w:r>
        <w:t xml:space="preserve">            EP_N12:</w:t>
      </w:r>
    </w:p>
    <w:p w14:paraId="25DB82CE" w14:textId="77777777" w:rsidR="00725789" w:rsidRDefault="00725789" w:rsidP="00725789">
      <w:pPr>
        <w:pStyle w:val="PL"/>
      </w:pPr>
      <w:r>
        <w:t xml:space="preserve">              $ref: '#/components/schemas/EP_N12-Multiple'</w:t>
      </w:r>
    </w:p>
    <w:p w14:paraId="7135D454" w14:textId="77777777" w:rsidR="00725789" w:rsidRDefault="00725789" w:rsidP="00725789">
      <w:pPr>
        <w:pStyle w:val="PL"/>
      </w:pPr>
      <w:r>
        <w:t xml:space="preserve">            EP_N14:</w:t>
      </w:r>
    </w:p>
    <w:p w14:paraId="391F7CE6" w14:textId="77777777" w:rsidR="00725789" w:rsidRDefault="00725789" w:rsidP="00725789">
      <w:pPr>
        <w:pStyle w:val="PL"/>
      </w:pPr>
      <w:r>
        <w:t xml:space="preserve">              $ref: '#/components/schemas/EP_N14-Multiple'</w:t>
      </w:r>
    </w:p>
    <w:p w14:paraId="08074A11" w14:textId="77777777" w:rsidR="00725789" w:rsidRDefault="00725789" w:rsidP="00725789">
      <w:pPr>
        <w:pStyle w:val="PL"/>
      </w:pPr>
      <w:r>
        <w:t xml:space="preserve">            EP_N15:</w:t>
      </w:r>
    </w:p>
    <w:p w14:paraId="1AB11EBB" w14:textId="77777777" w:rsidR="00725789" w:rsidRDefault="00725789" w:rsidP="00725789">
      <w:pPr>
        <w:pStyle w:val="PL"/>
      </w:pPr>
      <w:r>
        <w:t xml:space="preserve">              $ref: '#/components/schemas/EP_N15-Multiple'</w:t>
      </w:r>
    </w:p>
    <w:p w14:paraId="17F4BA63" w14:textId="77777777" w:rsidR="00725789" w:rsidRDefault="00725789" w:rsidP="00725789">
      <w:pPr>
        <w:pStyle w:val="PL"/>
      </w:pPr>
      <w:r>
        <w:t xml:space="preserve">            EP_N17:</w:t>
      </w:r>
    </w:p>
    <w:p w14:paraId="229F2243" w14:textId="77777777" w:rsidR="00725789" w:rsidRDefault="00725789" w:rsidP="00725789">
      <w:pPr>
        <w:pStyle w:val="PL"/>
      </w:pPr>
      <w:r>
        <w:t xml:space="preserve">              $ref: '#/components/schemas/EP_N17-Multiple'</w:t>
      </w:r>
    </w:p>
    <w:p w14:paraId="4DF223F4" w14:textId="77777777" w:rsidR="00725789" w:rsidRDefault="00725789" w:rsidP="00725789">
      <w:pPr>
        <w:pStyle w:val="PL"/>
      </w:pPr>
      <w:r>
        <w:t xml:space="preserve">            EP_N20:</w:t>
      </w:r>
    </w:p>
    <w:p w14:paraId="5D5A29A5" w14:textId="77777777" w:rsidR="00725789" w:rsidRDefault="00725789" w:rsidP="00725789">
      <w:pPr>
        <w:pStyle w:val="PL"/>
      </w:pPr>
      <w:r>
        <w:t xml:space="preserve">              $ref: '#/components/schemas/EP_N20-Multiple'</w:t>
      </w:r>
    </w:p>
    <w:p w14:paraId="66FC8F42" w14:textId="77777777" w:rsidR="00725789" w:rsidRDefault="00725789" w:rsidP="00725789">
      <w:pPr>
        <w:pStyle w:val="PL"/>
      </w:pPr>
      <w:r>
        <w:t xml:space="preserve">            EP_N22:</w:t>
      </w:r>
    </w:p>
    <w:p w14:paraId="0210BB89" w14:textId="77777777" w:rsidR="00725789" w:rsidRDefault="00725789" w:rsidP="00725789">
      <w:pPr>
        <w:pStyle w:val="PL"/>
      </w:pPr>
      <w:r>
        <w:t xml:space="preserve">              $ref: '#/components/schemas/EP_N22-Multiple'</w:t>
      </w:r>
    </w:p>
    <w:p w14:paraId="56F7211A" w14:textId="77777777" w:rsidR="00725789" w:rsidRDefault="00725789" w:rsidP="00725789">
      <w:pPr>
        <w:pStyle w:val="PL"/>
      </w:pPr>
      <w:r>
        <w:t xml:space="preserve">            EP_N26:</w:t>
      </w:r>
    </w:p>
    <w:p w14:paraId="61BDD456" w14:textId="77777777" w:rsidR="00725789" w:rsidRDefault="00725789" w:rsidP="00725789">
      <w:pPr>
        <w:pStyle w:val="PL"/>
      </w:pPr>
      <w:r>
        <w:t xml:space="preserve">              $ref: '#/components/schemas/EP_N26-Multiple'</w:t>
      </w:r>
    </w:p>
    <w:p w14:paraId="4A87DBAE" w14:textId="77777777" w:rsidR="00725789" w:rsidRDefault="00725789" w:rsidP="00725789">
      <w:pPr>
        <w:pStyle w:val="PL"/>
      </w:pPr>
      <w:r>
        <w:t xml:space="preserve">            EP_NLS:</w:t>
      </w:r>
    </w:p>
    <w:p w14:paraId="59038664" w14:textId="77777777" w:rsidR="00725789" w:rsidRDefault="00725789" w:rsidP="00725789">
      <w:pPr>
        <w:pStyle w:val="PL"/>
      </w:pPr>
      <w:r>
        <w:t xml:space="preserve">              $ref: '#/components/schemas/EP_NLS-Multiple'</w:t>
      </w:r>
    </w:p>
    <w:p w14:paraId="77477E8B" w14:textId="77777777" w:rsidR="00725789" w:rsidRDefault="00725789" w:rsidP="00725789">
      <w:pPr>
        <w:pStyle w:val="PL"/>
      </w:pPr>
      <w:r>
        <w:t xml:space="preserve">            EP_NLG:</w:t>
      </w:r>
    </w:p>
    <w:p w14:paraId="0CCEA0FF" w14:textId="77777777" w:rsidR="00725789" w:rsidRDefault="00725789" w:rsidP="00725789">
      <w:pPr>
        <w:pStyle w:val="PL"/>
      </w:pPr>
      <w:r>
        <w:t xml:space="preserve">              $ref: '#/components/schemas/EP_NLG-Multiple'</w:t>
      </w:r>
    </w:p>
    <w:p w14:paraId="6E030BE9" w14:textId="77777777" w:rsidR="00725789" w:rsidRDefault="00725789" w:rsidP="00725789">
      <w:pPr>
        <w:pStyle w:val="PL"/>
      </w:pPr>
      <w:r>
        <w:t xml:space="preserve">    AmfSet-Single:</w:t>
      </w:r>
    </w:p>
    <w:p w14:paraId="05ECC91B" w14:textId="77777777" w:rsidR="00725789" w:rsidRDefault="00725789" w:rsidP="00725789">
      <w:pPr>
        <w:pStyle w:val="PL"/>
      </w:pPr>
      <w:r>
        <w:t xml:space="preserve">      allOf:</w:t>
      </w:r>
    </w:p>
    <w:p w14:paraId="67EBD42B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5D375AC6" w14:textId="77777777" w:rsidR="00725789" w:rsidRDefault="00725789" w:rsidP="00725789">
      <w:pPr>
        <w:pStyle w:val="PL"/>
      </w:pPr>
      <w:r>
        <w:t xml:space="preserve">        - type: object</w:t>
      </w:r>
    </w:p>
    <w:p w14:paraId="2FA24003" w14:textId="77777777" w:rsidR="00725789" w:rsidRDefault="00725789" w:rsidP="00725789">
      <w:pPr>
        <w:pStyle w:val="PL"/>
      </w:pPr>
      <w:r>
        <w:t xml:space="preserve">          properties:</w:t>
      </w:r>
    </w:p>
    <w:p w14:paraId="7E7E8402" w14:textId="77777777" w:rsidR="00725789" w:rsidRDefault="00725789" w:rsidP="00725789">
      <w:pPr>
        <w:pStyle w:val="PL"/>
      </w:pPr>
      <w:r>
        <w:t xml:space="preserve">            attributes:</w:t>
      </w:r>
    </w:p>
    <w:p w14:paraId="569B4786" w14:textId="77777777" w:rsidR="00725789" w:rsidRDefault="00725789" w:rsidP="00725789">
      <w:pPr>
        <w:pStyle w:val="PL"/>
      </w:pPr>
      <w:r>
        <w:t xml:space="preserve">              allOf:</w:t>
      </w:r>
    </w:p>
    <w:p w14:paraId="1E13B0D4" w14:textId="77777777" w:rsidR="00725789" w:rsidRDefault="00725789" w:rsidP="00725789">
      <w:pPr>
        <w:pStyle w:val="PL"/>
      </w:pPr>
      <w:r>
        <w:t xml:space="preserve">                - $ref: 'TS28623_GenericNrm.yaml#/components/schemas/ManagedFunction-Attr'</w:t>
      </w:r>
    </w:p>
    <w:p w14:paraId="747383FD" w14:textId="77777777" w:rsidR="00725789" w:rsidRDefault="00725789" w:rsidP="00725789">
      <w:pPr>
        <w:pStyle w:val="PL"/>
      </w:pPr>
      <w:r>
        <w:t xml:space="preserve">                - type: object</w:t>
      </w:r>
    </w:p>
    <w:p w14:paraId="0E9B6BFC" w14:textId="77777777" w:rsidR="00725789" w:rsidRDefault="00725789" w:rsidP="00725789">
      <w:pPr>
        <w:pStyle w:val="PL"/>
      </w:pPr>
      <w:r>
        <w:t xml:space="preserve">                  properties:</w:t>
      </w:r>
    </w:p>
    <w:p w14:paraId="7B8A6BC0" w14:textId="77777777" w:rsidR="00725789" w:rsidRDefault="00725789" w:rsidP="00725789">
      <w:pPr>
        <w:pStyle w:val="PL"/>
      </w:pPr>
      <w:r>
        <w:t xml:space="preserve">                    plmnIdList:</w:t>
      </w:r>
    </w:p>
    <w:p w14:paraId="0854905A" w14:textId="77777777" w:rsidR="00725789" w:rsidRDefault="00725789" w:rsidP="00725789">
      <w:pPr>
        <w:pStyle w:val="PL"/>
      </w:pPr>
      <w:r>
        <w:t xml:space="preserve">                      $ref: 'TS28541_NrNrm.yaml#/components/schemas/PlmnIdList'</w:t>
      </w:r>
    </w:p>
    <w:p w14:paraId="2F3279E1" w14:textId="77777777" w:rsidR="00725789" w:rsidRDefault="00725789" w:rsidP="00725789">
      <w:pPr>
        <w:pStyle w:val="PL"/>
      </w:pPr>
      <w:r>
        <w:t xml:space="preserve">                    nRTACList:</w:t>
      </w:r>
    </w:p>
    <w:p w14:paraId="3E7A7485" w14:textId="77777777" w:rsidR="00725789" w:rsidRDefault="00725789" w:rsidP="00725789">
      <w:pPr>
        <w:pStyle w:val="PL"/>
      </w:pPr>
      <w:r>
        <w:t xml:space="preserve">                      $ref: '#/components/schemas/TACList'</w:t>
      </w:r>
    </w:p>
    <w:p w14:paraId="7AD4EC9A" w14:textId="77777777" w:rsidR="00725789" w:rsidRDefault="00725789" w:rsidP="00725789">
      <w:pPr>
        <w:pStyle w:val="PL"/>
      </w:pPr>
      <w:r>
        <w:t xml:space="preserve">                    amfSetId:</w:t>
      </w:r>
    </w:p>
    <w:p w14:paraId="5585CB6D" w14:textId="77777777" w:rsidR="00725789" w:rsidRDefault="00725789" w:rsidP="00725789">
      <w:pPr>
        <w:pStyle w:val="PL"/>
      </w:pPr>
      <w:r>
        <w:t xml:space="preserve">                      $ref: '#/components/schemas/AmfSetId'</w:t>
      </w:r>
    </w:p>
    <w:p w14:paraId="08D9FBA1" w14:textId="77777777" w:rsidR="00725789" w:rsidRDefault="00725789" w:rsidP="00725789">
      <w:pPr>
        <w:pStyle w:val="PL"/>
      </w:pPr>
      <w:r>
        <w:t xml:space="preserve">                    snssaiList:</w:t>
      </w:r>
    </w:p>
    <w:p w14:paraId="2D96F999" w14:textId="77777777" w:rsidR="00725789" w:rsidRDefault="00725789" w:rsidP="00725789">
      <w:pPr>
        <w:pStyle w:val="PL"/>
      </w:pPr>
      <w:r>
        <w:t xml:space="preserve">                      $ref: '#/components/schemas/SnssaiList'</w:t>
      </w:r>
    </w:p>
    <w:p w14:paraId="13F23F92" w14:textId="77777777" w:rsidR="00725789" w:rsidRDefault="00725789" w:rsidP="00725789">
      <w:pPr>
        <w:pStyle w:val="PL"/>
      </w:pPr>
      <w:r>
        <w:t xml:space="preserve">                    aMFRegionRef:</w:t>
      </w:r>
    </w:p>
    <w:p w14:paraId="4F7D8779" w14:textId="77777777" w:rsidR="00725789" w:rsidRDefault="00725789" w:rsidP="00725789">
      <w:pPr>
        <w:pStyle w:val="PL"/>
      </w:pPr>
      <w:r>
        <w:t xml:space="preserve">                      $ref: 'TS28623_ComDefs.yaml#/components/schemas/Dn'</w:t>
      </w:r>
    </w:p>
    <w:p w14:paraId="1DC31915" w14:textId="77777777" w:rsidR="00725789" w:rsidRDefault="00725789" w:rsidP="00725789">
      <w:pPr>
        <w:pStyle w:val="PL"/>
      </w:pPr>
      <w:r>
        <w:t xml:space="preserve">                    aMFSetMemberList:</w:t>
      </w:r>
    </w:p>
    <w:p w14:paraId="60A5F239" w14:textId="77777777" w:rsidR="00725789" w:rsidRDefault="00725789" w:rsidP="00725789">
      <w:pPr>
        <w:pStyle w:val="PL"/>
      </w:pPr>
      <w:r>
        <w:t xml:space="preserve">                      $ref: 'TS28623_ComDefs.yaml#/components/schemas/DnList'</w:t>
      </w:r>
    </w:p>
    <w:p w14:paraId="594A6C5E" w14:textId="77777777" w:rsidR="00725789" w:rsidRDefault="00725789" w:rsidP="00725789">
      <w:pPr>
        <w:pStyle w:val="PL"/>
        <w:rPr>
          <w:ins w:id="8" w:author="sunse"/>
        </w:rPr>
      </w:pPr>
      <w:ins w:id="9" w:author="sunse">
        <w:r>
          <w:t xml:space="preserve">        - $ref: 'TS28623_GenericNrm.yaml#/components/schemas/ManagedFunction-ncO'</w:t>
        </w:r>
      </w:ins>
    </w:p>
    <w:p w14:paraId="172C2F10" w14:textId="77777777" w:rsidR="00725789" w:rsidRDefault="00725789" w:rsidP="00725789">
      <w:pPr>
        <w:pStyle w:val="PL"/>
      </w:pPr>
      <w:r>
        <w:t xml:space="preserve">    AmfRegion-Single:</w:t>
      </w:r>
    </w:p>
    <w:p w14:paraId="15163548" w14:textId="77777777" w:rsidR="00725789" w:rsidRDefault="00725789" w:rsidP="00725789">
      <w:pPr>
        <w:pStyle w:val="PL"/>
      </w:pPr>
      <w:r>
        <w:t xml:space="preserve">      allOf:</w:t>
      </w:r>
    </w:p>
    <w:p w14:paraId="1006D50A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712797DA" w14:textId="77777777" w:rsidR="00725789" w:rsidRDefault="00725789" w:rsidP="00725789">
      <w:pPr>
        <w:pStyle w:val="PL"/>
      </w:pPr>
      <w:r>
        <w:t xml:space="preserve">        - type: object</w:t>
      </w:r>
    </w:p>
    <w:p w14:paraId="16F98161" w14:textId="77777777" w:rsidR="00725789" w:rsidRDefault="00725789" w:rsidP="00725789">
      <w:pPr>
        <w:pStyle w:val="PL"/>
      </w:pPr>
      <w:r>
        <w:t xml:space="preserve">          properties:</w:t>
      </w:r>
    </w:p>
    <w:p w14:paraId="7CE53163" w14:textId="77777777" w:rsidR="00725789" w:rsidRDefault="00725789" w:rsidP="00725789">
      <w:pPr>
        <w:pStyle w:val="PL"/>
      </w:pPr>
      <w:r>
        <w:t xml:space="preserve">            attributes:</w:t>
      </w:r>
    </w:p>
    <w:p w14:paraId="7FA4AA48" w14:textId="77777777" w:rsidR="00725789" w:rsidRDefault="00725789" w:rsidP="00725789">
      <w:pPr>
        <w:pStyle w:val="PL"/>
      </w:pPr>
      <w:r>
        <w:t xml:space="preserve">              allOf:</w:t>
      </w:r>
    </w:p>
    <w:p w14:paraId="6B258E28" w14:textId="77777777" w:rsidR="00725789" w:rsidRDefault="00725789" w:rsidP="00725789">
      <w:pPr>
        <w:pStyle w:val="PL"/>
      </w:pPr>
      <w:r>
        <w:t xml:space="preserve">                - $ref: 'TS28623_GenericNrm.yaml#/components/schemas/ManagedFunction-Attr'</w:t>
      </w:r>
    </w:p>
    <w:p w14:paraId="1ACB7411" w14:textId="77777777" w:rsidR="00725789" w:rsidRDefault="00725789" w:rsidP="00725789">
      <w:pPr>
        <w:pStyle w:val="PL"/>
      </w:pPr>
      <w:r>
        <w:t xml:space="preserve">                - type: object</w:t>
      </w:r>
    </w:p>
    <w:p w14:paraId="0A307A6F" w14:textId="77777777" w:rsidR="00725789" w:rsidRDefault="00725789" w:rsidP="00725789">
      <w:pPr>
        <w:pStyle w:val="PL"/>
      </w:pPr>
      <w:r>
        <w:t xml:space="preserve">                  properties:</w:t>
      </w:r>
    </w:p>
    <w:p w14:paraId="00D5A807" w14:textId="77777777" w:rsidR="00725789" w:rsidRDefault="00725789" w:rsidP="00725789">
      <w:pPr>
        <w:pStyle w:val="PL"/>
      </w:pPr>
      <w:r>
        <w:t xml:space="preserve">                    plmnIdList:</w:t>
      </w:r>
    </w:p>
    <w:p w14:paraId="1F9BD4C2" w14:textId="77777777" w:rsidR="00725789" w:rsidRDefault="00725789" w:rsidP="00725789">
      <w:pPr>
        <w:pStyle w:val="PL"/>
      </w:pPr>
      <w:r>
        <w:t xml:space="preserve">                      $ref: 'TS28541_NrNrm.yaml#/components/schemas/PlmnIdList'</w:t>
      </w:r>
    </w:p>
    <w:p w14:paraId="383DE381" w14:textId="77777777" w:rsidR="00725789" w:rsidRDefault="00725789" w:rsidP="00725789">
      <w:pPr>
        <w:pStyle w:val="PL"/>
      </w:pPr>
      <w:r>
        <w:t xml:space="preserve">                    nRTACList:</w:t>
      </w:r>
    </w:p>
    <w:p w14:paraId="394DA6B7" w14:textId="77777777" w:rsidR="00725789" w:rsidRDefault="00725789" w:rsidP="00725789">
      <w:pPr>
        <w:pStyle w:val="PL"/>
      </w:pPr>
      <w:r>
        <w:t xml:space="preserve">                      $ref: '#/components/schemas/TACList'</w:t>
      </w:r>
    </w:p>
    <w:p w14:paraId="73018A5A" w14:textId="77777777" w:rsidR="00725789" w:rsidRDefault="00725789" w:rsidP="00725789">
      <w:pPr>
        <w:pStyle w:val="PL"/>
      </w:pPr>
      <w:r>
        <w:t xml:space="preserve">                    amfRegionId:</w:t>
      </w:r>
    </w:p>
    <w:p w14:paraId="1D2590AA" w14:textId="77777777" w:rsidR="00725789" w:rsidRDefault="00725789" w:rsidP="00725789">
      <w:pPr>
        <w:pStyle w:val="PL"/>
      </w:pPr>
      <w:r>
        <w:t xml:space="preserve">                      $ref: '#/components/schemas/AmfRegionId'</w:t>
      </w:r>
    </w:p>
    <w:p w14:paraId="452B87E0" w14:textId="77777777" w:rsidR="00725789" w:rsidRDefault="00725789" w:rsidP="00725789">
      <w:pPr>
        <w:pStyle w:val="PL"/>
      </w:pPr>
      <w:r>
        <w:t xml:space="preserve">                    snssaiList:</w:t>
      </w:r>
    </w:p>
    <w:p w14:paraId="3208661B" w14:textId="77777777" w:rsidR="00725789" w:rsidRDefault="00725789" w:rsidP="00725789">
      <w:pPr>
        <w:pStyle w:val="PL"/>
      </w:pPr>
      <w:r>
        <w:t xml:space="preserve">                      $ref: '#/components/schemas/SnssaiList'</w:t>
      </w:r>
    </w:p>
    <w:p w14:paraId="0741E976" w14:textId="77777777" w:rsidR="00725789" w:rsidRDefault="00725789" w:rsidP="00725789">
      <w:pPr>
        <w:pStyle w:val="PL"/>
      </w:pPr>
      <w:r>
        <w:t xml:space="preserve">                    aMFSetListRef:</w:t>
      </w:r>
    </w:p>
    <w:p w14:paraId="06A60A92" w14:textId="77777777" w:rsidR="00725789" w:rsidRDefault="00725789" w:rsidP="00725789">
      <w:pPr>
        <w:pStyle w:val="PL"/>
      </w:pPr>
      <w:r>
        <w:t xml:space="preserve">                      $ref: 'TS28623_ComDefs.yaml#/components/schemas/DnList'</w:t>
      </w:r>
    </w:p>
    <w:p w14:paraId="2AF02715" w14:textId="77777777" w:rsidR="00725789" w:rsidRDefault="00725789" w:rsidP="00725789">
      <w:pPr>
        <w:pStyle w:val="PL"/>
        <w:rPr>
          <w:ins w:id="10" w:author="sunse"/>
        </w:rPr>
      </w:pPr>
      <w:ins w:id="11" w:author="sunse">
        <w:r>
          <w:t xml:space="preserve">        - $ref: 'TS28623_GenericNrm.yaml#/components/schemas/ManagedFunction-ncO'</w:t>
        </w:r>
      </w:ins>
    </w:p>
    <w:p w14:paraId="5A181244" w14:textId="77777777" w:rsidR="00725789" w:rsidRDefault="00725789" w:rsidP="00725789">
      <w:pPr>
        <w:pStyle w:val="PL"/>
      </w:pPr>
      <w:r>
        <w:t xml:space="preserve">    SmfFunction-Single:</w:t>
      </w:r>
    </w:p>
    <w:p w14:paraId="68819909" w14:textId="77777777" w:rsidR="00725789" w:rsidRDefault="00725789" w:rsidP="00725789">
      <w:pPr>
        <w:pStyle w:val="PL"/>
      </w:pPr>
      <w:r>
        <w:t xml:space="preserve">      allOf:</w:t>
      </w:r>
    </w:p>
    <w:p w14:paraId="4ED8E268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71729E73" w14:textId="77777777" w:rsidR="00725789" w:rsidRDefault="00725789" w:rsidP="00725789">
      <w:pPr>
        <w:pStyle w:val="PL"/>
      </w:pPr>
      <w:r>
        <w:t xml:space="preserve">        - type: object</w:t>
      </w:r>
    </w:p>
    <w:p w14:paraId="5535867B" w14:textId="77777777" w:rsidR="00725789" w:rsidRDefault="00725789" w:rsidP="00725789">
      <w:pPr>
        <w:pStyle w:val="PL"/>
      </w:pPr>
      <w:r>
        <w:t xml:space="preserve">          properties:</w:t>
      </w:r>
    </w:p>
    <w:p w14:paraId="0174FB52" w14:textId="77777777" w:rsidR="00725789" w:rsidRDefault="00725789" w:rsidP="00725789">
      <w:pPr>
        <w:pStyle w:val="PL"/>
      </w:pPr>
      <w:r>
        <w:t xml:space="preserve">            attributes:</w:t>
      </w:r>
    </w:p>
    <w:p w14:paraId="7FDA3C12" w14:textId="77777777" w:rsidR="00725789" w:rsidRDefault="00725789" w:rsidP="00725789">
      <w:pPr>
        <w:pStyle w:val="PL"/>
      </w:pPr>
      <w:r>
        <w:t xml:space="preserve">              allOf:</w:t>
      </w:r>
    </w:p>
    <w:p w14:paraId="723F8316" w14:textId="77777777" w:rsidR="00725789" w:rsidRDefault="00725789" w:rsidP="00725789">
      <w:pPr>
        <w:pStyle w:val="PL"/>
      </w:pPr>
      <w:r>
        <w:t xml:space="preserve">                - $ref: 'TS28623_GenericNrm.yaml#/components/schemas/ManagedFunction-Attr'</w:t>
      </w:r>
    </w:p>
    <w:p w14:paraId="0994D4D0" w14:textId="77777777" w:rsidR="00725789" w:rsidRDefault="00725789" w:rsidP="00725789">
      <w:pPr>
        <w:pStyle w:val="PL"/>
      </w:pPr>
      <w:r>
        <w:t xml:space="preserve">                - type: object</w:t>
      </w:r>
    </w:p>
    <w:p w14:paraId="2DB4DFBE" w14:textId="77777777" w:rsidR="00725789" w:rsidRDefault="00725789" w:rsidP="00725789">
      <w:pPr>
        <w:pStyle w:val="PL"/>
      </w:pPr>
      <w:r>
        <w:t xml:space="preserve">                  properties:</w:t>
      </w:r>
    </w:p>
    <w:p w14:paraId="0EF84E00" w14:textId="77777777" w:rsidR="00725789" w:rsidRDefault="00725789" w:rsidP="00725789">
      <w:pPr>
        <w:pStyle w:val="PL"/>
      </w:pPr>
      <w:r>
        <w:t xml:space="preserve">                    pLMNInfoList:</w:t>
      </w:r>
    </w:p>
    <w:p w14:paraId="66D4FE89" w14:textId="77777777" w:rsidR="00725789" w:rsidRDefault="00725789" w:rsidP="00725789">
      <w:pPr>
        <w:pStyle w:val="PL"/>
      </w:pPr>
      <w:r>
        <w:t xml:space="preserve">                      $ref: 'TS28541_NrNrm.yaml#/components/schemas/PlmnInfoList'</w:t>
      </w:r>
    </w:p>
    <w:p w14:paraId="1435B1E0" w14:textId="77777777" w:rsidR="00725789" w:rsidRDefault="00725789" w:rsidP="00725789">
      <w:pPr>
        <w:pStyle w:val="PL"/>
      </w:pPr>
      <w:r>
        <w:lastRenderedPageBreak/>
        <w:t xml:space="preserve">                    nRTACList:</w:t>
      </w:r>
    </w:p>
    <w:p w14:paraId="6AF5ABA0" w14:textId="77777777" w:rsidR="00725789" w:rsidRDefault="00725789" w:rsidP="00725789">
      <w:pPr>
        <w:pStyle w:val="PL"/>
      </w:pPr>
      <w:r>
        <w:t xml:space="preserve">                      $ref: '#/components/schemas/TACList'</w:t>
      </w:r>
    </w:p>
    <w:p w14:paraId="6DC5FD60" w14:textId="77777777" w:rsidR="00725789" w:rsidRDefault="00725789" w:rsidP="00725789">
      <w:pPr>
        <w:pStyle w:val="PL"/>
      </w:pPr>
      <w:r>
        <w:t xml:space="preserve">                    sBIFqdn:</w:t>
      </w:r>
    </w:p>
    <w:p w14:paraId="5F964D93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242AEA6E" w14:textId="77777777" w:rsidR="00725789" w:rsidRDefault="00725789" w:rsidP="00725789">
      <w:pPr>
        <w:pStyle w:val="PL"/>
      </w:pPr>
      <w:r>
        <w:t xml:space="preserve">                    sNssaiSmfInfoList:</w:t>
      </w:r>
    </w:p>
    <w:p w14:paraId="1D703243" w14:textId="77777777" w:rsidR="00725789" w:rsidRDefault="00725789" w:rsidP="00725789">
      <w:pPr>
        <w:pStyle w:val="PL"/>
      </w:pPr>
      <w:r>
        <w:t xml:space="preserve">                      type: array</w:t>
      </w:r>
    </w:p>
    <w:p w14:paraId="744505EF" w14:textId="77777777" w:rsidR="00725789" w:rsidRDefault="00725789" w:rsidP="00725789">
      <w:pPr>
        <w:pStyle w:val="PL"/>
      </w:pPr>
      <w:r>
        <w:t xml:space="preserve">                      items:</w:t>
      </w:r>
    </w:p>
    <w:p w14:paraId="17019A9D" w14:textId="77777777" w:rsidR="00725789" w:rsidRDefault="00725789" w:rsidP="00725789">
      <w:pPr>
        <w:pStyle w:val="PL"/>
      </w:pPr>
      <w:r>
        <w:t xml:space="preserve">                        $ref: '#/components/schemas/SNssaiSmfInfoItem'</w:t>
      </w:r>
    </w:p>
    <w:p w14:paraId="33952505" w14:textId="77777777" w:rsidR="00725789" w:rsidRDefault="00725789" w:rsidP="00725789">
      <w:pPr>
        <w:pStyle w:val="PL"/>
      </w:pPr>
      <w:r>
        <w:t xml:space="preserve">                    taiList:</w:t>
      </w:r>
    </w:p>
    <w:p w14:paraId="7BB9FC31" w14:textId="77777777" w:rsidR="00725789" w:rsidRDefault="00725789" w:rsidP="00725789">
      <w:pPr>
        <w:pStyle w:val="PL"/>
      </w:pPr>
      <w:r>
        <w:t xml:space="preserve">                      $ref: '#/components/schemas/TaiList'</w:t>
      </w:r>
    </w:p>
    <w:p w14:paraId="290CD9AA" w14:textId="77777777" w:rsidR="00725789" w:rsidRDefault="00725789" w:rsidP="00725789">
      <w:pPr>
        <w:pStyle w:val="PL"/>
      </w:pPr>
      <w:r>
        <w:t xml:space="preserve">                    taiRangeList:</w:t>
      </w:r>
    </w:p>
    <w:p w14:paraId="6D071DF4" w14:textId="77777777" w:rsidR="00725789" w:rsidRDefault="00725789" w:rsidP="00725789">
      <w:pPr>
        <w:pStyle w:val="PL"/>
      </w:pPr>
      <w:r>
        <w:t xml:space="preserve">                      type: array</w:t>
      </w:r>
    </w:p>
    <w:p w14:paraId="4515199E" w14:textId="77777777" w:rsidR="00725789" w:rsidRDefault="00725789" w:rsidP="00725789">
      <w:pPr>
        <w:pStyle w:val="PL"/>
      </w:pPr>
      <w:r>
        <w:t xml:space="preserve">                      items:</w:t>
      </w:r>
    </w:p>
    <w:p w14:paraId="5584A587" w14:textId="77777777" w:rsidR="00725789" w:rsidRDefault="00725789" w:rsidP="00725789">
      <w:pPr>
        <w:pStyle w:val="PL"/>
      </w:pPr>
      <w:r>
        <w:t xml:space="preserve">                        $ref: '#/components/schemas/TaiRange'</w:t>
      </w:r>
    </w:p>
    <w:p w14:paraId="5CCF11CB" w14:textId="77777777" w:rsidR="00725789" w:rsidRDefault="00725789" w:rsidP="00725789">
      <w:pPr>
        <w:pStyle w:val="PL"/>
      </w:pPr>
      <w:r>
        <w:t xml:space="preserve">                    pwgFqdn:</w:t>
      </w:r>
    </w:p>
    <w:p w14:paraId="0EEA8C37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5711C9EF" w14:textId="77777777" w:rsidR="00725789" w:rsidRDefault="00725789" w:rsidP="00725789">
      <w:pPr>
        <w:pStyle w:val="PL"/>
      </w:pPr>
      <w:r>
        <w:t xml:space="preserve">                    pgwAddrList:</w:t>
      </w:r>
    </w:p>
    <w:p w14:paraId="607CB941" w14:textId="77777777" w:rsidR="00725789" w:rsidRDefault="00725789" w:rsidP="00725789">
      <w:pPr>
        <w:pStyle w:val="PL"/>
      </w:pPr>
      <w:r>
        <w:t xml:space="preserve">                      type: array</w:t>
      </w:r>
    </w:p>
    <w:p w14:paraId="2BDBCDE1" w14:textId="77777777" w:rsidR="00725789" w:rsidRDefault="00725789" w:rsidP="00725789">
      <w:pPr>
        <w:pStyle w:val="PL"/>
      </w:pPr>
      <w:r>
        <w:t xml:space="preserve">                      items:</w:t>
      </w:r>
    </w:p>
    <w:p w14:paraId="2A75ED5B" w14:textId="77777777" w:rsidR="00725789" w:rsidRDefault="00725789" w:rsidP="00725789">
      <w:pPr>
        <w:pStyle w:val="PL"/>
      </w:pPr>
      <w:r>
        <w:t xml:space="preserve">                        $ref: 'TS28623_ComDefs.yaml#/components/schemas/IpAddr'</w:t>
      </w:r>
    </w:p>
    <w:p w14:paraId="091F93E1" w14:textId="77777777" w:rsidR="00725789" w:rsidRDefault="00725789" w:rsidP="00725789">
      <w:pPr>
        <w:pStyle w:val="PL"/>
      </w:pPr>
      <w:r>
        <w:t xml:space="preserve">                    accessType:</w:t>
      </w:r>
    </w:p>
    <w:p w14:paraId="1B78CDB9" w14:textId="77777777" w:rsidR="00725789" w:rsidRDefault="00725789" w:rsidP="00725789">
      <w:pPr>
        <w:pStyle w:val="PL"/>
      </w:pPr>
      <w:r>
        <w:t xml:space="preserve">                      $ref: 'TS29571_CommonData.yaml#/components/schemas/AccessType'</w:t>
      </w:r>
    </w:p>
    <w:p w14:paraId="0478E16A" w14:textId="77777777" w:rsidR="00725789" w:rsidRDefault="00725789" w:rsidP="00725789">
      <w:pPr>
        <w:pStyle w:val="PL"/>
      </w:pPr>
      <w:r>
        <w:t xml:space="preserve">                    priority:</w:t>
      </w:r>
    </w:p>
    <w:p w14:paraId="2C6C639F" w14:textId="77777777" w:rsidR="00725789" w:rsidRDefault="00725789" w:rsidP="00725789">
      <w:pPr>
        <w:pStyle w:val="PL"/>
      </w:pPr>
      <w:r>
        <w:t xml:space="preserve">                      type: integer</w:t>
      </w:r>
    </w:p>
    <w:p w14:paraId="55368282" w14:textId="77777777" w:rsidR="00725789" w:rsidRDefault="00725789" w:rsidP="00725789">
      <w:pPr>
        <w:pStyle w:val="PL"/>
      </w:pPr>
      <w:r>
        <w:t xml:space="preserve">                    cNSIIdList:</w:t>
      </w:r>
    </w:p>
    <w:p w14:paraId="27399476" w14:textId="77777777" w:rsidR="00725789" w:rsidRDefault="00725789" w:rsidP="00725789">
      <w:pPr>
        <w:pStyle w:val="PL"/>
      </w:pPr>
      <w:r>
        <w:t xml:space="preserve">                      $ref: '#/components/schemas/CNSIIdList'</w:t>
      </w:r>
    </w:p>
    <w:p w14:paraId="67014789" w14:textId="77777777" w:rsidR="00725789" w:rsidRDefault="00725789" w:rsidP="00725789">
      <w:pPr>
        <w:pStyle w:val="PL"/>
      </w:pPr>
      <w:r>
        <w:t xml:space="preserve">                    vsmfSupportInd:</w:t>
      </w:r>
    </w:p>
    <w:p w14:paraId="3722365A" w14:textId="77777777" w:rsidR="00725789" w:rsidRDefault="00725789" w:rsidP="00725789">
      <w:pPr>
        <w:pStyle w:val="PL"/>
      </w:pPr>
      <w:r>
        <w:t xml:space="preserve">                      type: boolean</w:t>
      </w:r>
    </w:p>
    <w:p w14:paraId="368BDD88" w14:textId="77777777" w:rsidR="00725789" w:rsidRDefault="00725789" w:rsidP="00725789">
      <w:pPr>
        <w:pStyle w:val="PL"/>
      </w:pPr>
      <w:r>
        <w:t xml:space="preserve">                    pwgFqdnList:    </w:t>
      </w:r>
    </w:p>
    <w:p w14:paraId="2EBE8525" w14:textId="77777777" w:rsidR="00725789" w:rsidRDefault="00725789" w:rsidP="00725789">
      <w:pPr>
        <w:pStyle w:val="PL"/>
      </w:pPr>
      <w:r>
        <w:t xml:space="preserve">                      type: array</w:t>
      </w:r>
    </w:p>
    <w:p w14:paraId="5E06B501" w14:textId="77777777" w:rsidR="00725789" w:rsidRDefault="00725789" w:rsidP="00725789">
      <w:pPr>
        <w:pStyle w:val="PL"/>
      </w:pPr>
      <w:r>
        <w:t xml:space="preserve">                      items: </w:t>
      </w:r>
    </w:p>
    <w:p w14:paraId="425ADC07" w14:textId="77777777" w:rsidR="00725789" w:rsidRDefault="00725789" w:rsidP="00725789">
      <w:pPr>
        <w:pStyle w:val="PL"/>
      </w:pPr>
      <w:r>
        <w:t xml:space="preserve">                        type: string</w:t>
      </w:r>
    </w:p>
    <w:p w14:paraId="32B7CB44" w14:textId="77777777" w:rsidR="00725789" w:rsidRDefault="00725789" w:rsidP="00725789">
      <w:pPr>
        <w:pStyle w:val="PL"/>
      </w:pPr>
      <w:r>
        <w:t xml:space="preserve">                    managedNFProfile:</w:t>
      </w:r>
    </w:p>
    <w:p w14:paraId="4FFDB78F" w14:textId="77777777" w:rsidR="00725789" w:rsidRDefault="00725789" w:rsidP="00725789">
      <w:pPr>
        <w:pStyle w:val="PL"/>
      </w:pPr>
      <w:r>
        <w:t xml:space="preserve">                      $ref: '#/components/schemas/ManagedNFProfile'</w:t>
      </w:r>
    </w:p>
    <w:p w14:paraId="5377CA35" w14:textId="77777777" w:rsidR="00725789" w:rsidRDefault="00725789" w:rsidP="00725789">
      <w:pPr>
        <w:pStyle w:val="PL"/>
      </w:pPr>
      <w:r>
        <w:t xml:space="preserve">                    commModelList:</w:t>
      </w:r>
    </w:p>
    <w:p w14:paraId="35952441" w14:textId="77777777" w:rsidR="00725789" w:rsidRDefault="00725789" w:rsidP="00725789">
      <w:pPr>
        <w:pStyle w:val="PL"/>
      </w:pPr>
      <w:r>
        <w:t xml:space="preserve">                      $ref: '#/components/schemas/CommModelList'</w:t>
      </w:r>
    </w:p>
    <w:p w14:paraId="359C92A7" w14:textId="77777777" w:rsidR="00725789" w:rsidRDefault="00725789" w:rsidP="00725789">
      <w:pPr>
        <w:pStyle w:val="PL"/>
      </w:pPr>
      <w:r>
        <w:t xml:space="preserve">                    configurable5QISetRef:</w:t>
      </w:r>
    </w:p>
    <w:p w14:paraId="52B2DD9E" w14:textId="77777777" w:rsidR="00725789" w:rsidRDefault="00725789" w:rsidP="00725789">
      <w:pPr>
        <w:pStyle w:val="PL"/>
      </w:pPr>
      <w:r>
        <w:t xml:space="preserve">                      $ref: 'TS28623_ComDefs.yaml#/components/schemas/Dn'</w:t>
      </w:r>
    </w:p>
    <w:p w14:paraId="32ECE525" w14:textId="77777777" w:rsidR="00725789" w:rsidRDefault="00725789" w:rsidP="00725789">
      <w:pPr>
        <w:pStyle w:val="PL"/>
      </w:pPr>
      <w:r>
        <w:t xml:space="preserve">                    dynamic5QISetRef:</w:t>
      </w:r>
    </w:p>
    <w:p w14:paraId="451F81C0" w14:textId="77777777" w:rsidR="00725789" w:rsidRDefault="00725789" w:rsidP="00725789">
      <w:pPr>
        <w:pStyle w:val="PL"/>
      </w:pPr>
      <w:r>
        <w:t xml:space="preserve">                      $ref: 'TS28623_ComDefs.yaml#/components/schemas/Dn'</w:t>
      </w:r>
    </w:p>
    <w:p w14:paraId="64C17D43" w14:textId="77777777" w:rsidR="00725789" w:rsidRDefault="00725789" w:rsidP="00725789">
      <w:pPr>
        <w:pStyle w:val="PL"/>
      </w:pPr>
    </w:p>
    <w:p w14:paraId="6DEF5D5C" w14:textId="77777777" w:rsidR="00725789" w:rsidRDefault="00725789" w:rsidP="00725789">
      <w:pPr>
        <w:pStyle w:val="PL"/>
      </w:pPr>
      <w:r>
        <w:t xml:space="preserve">        - $ref: 'TS28623_GenericNrm.yaml#/components/schemas/ManagedFunction-ncO'</w:t>
      </w:r>
    </w:p>
    <w:p w14:paraId="12DD9374" w14:textId="77777777" w:rsidR="00725789" w:rsidRDefault="00725789" w:rsidP="00725789">
      <w:pPr>
        <w:pStyle w:val="PL"/>
      </w:pPr>
      <w:r>
        <w:t xml:space="preserve">        - type: object</w:t>
      </w:r>
    </w:p>
    <w:p w14:paraId="596E7486" w14:textId="77777777" w:rsidR="00725789" w:rsidRDefault="00725789" w:rsidP="00725789">
      <w:pPr>
        <w:pStyle w:val="PL"/>
      </w:pPr>
      <w:r>
        <w:t xml:space="preserve">          properties:</w:t>
      </w:r>
    </w:p>
    <w:p w14:paraId="7D791909" w14:textId="77777777" w:rsidR="00725789" w:rsidRDefault="00725789" w:rsidP="00725789">
      <w:pPr>
        <w:pStyle w:val="PL"/>
      </w:pPr>
      <w:r>
        <w:t xml:space="preserve">            EP_N4:</w:t>
      </w:r>
    </w:p>
    <w:p w14:paraId="29C25EBD" w14:textId="77777777" w:rsidR="00725789" w:rsidRDefault="00725789" w:rsidP="00725789">
      <w:pPr>
        <w:pStyle w:val="PL"/>
      </w:pPr>
      <w:r>
        <w:t xml:space="preserve">              $ref: '#/components/schemas/EP_N4-Multiple'</w:t>
      </w:r>
    </w:p>
    <w:p w14:paraId="20B944DD" w14:textId="77777777" w:rsidR="00725789" w:rsidRDefault="00725789" w:rsidP="00725789">
      <w:pPr>
        <w:pStyle w:val="PL"/>
      </w:pPr>
      <w:r>
        <w:t xml:space="preserve">            EP_N7:</w:t>
      </w:r>
    </w:p>
    <w:p w14:paraId="7E93A1B5" w14:textId="77777777" w:rsidR="00725789" w:rsidRDefault="00725789" w:rsidP="00725789">
      <w:pPr>
        <w:pStyle w:val="PL"/>
      </w:pPr>
      <w:r>
        <w:t xml:space="preserve">              $ref: '#/components/schemas/EP_N7-Multiple'</w:t>
      </w:r>
    </w:p>
    <w:p w14:paraId="00AF8B47" w14:textId="77777777" w:rsidR="00725789" w:rsidRDefault="00725789" w:rsidP="00725789">
      <w:pPr>
        <w:pStyle w:val="PL"/>
      </w:pPr>
      <w:r>
        <w:t xml:space="preserve">            EP_N10:</w:t>
      </w:r>
    </w:p>
    <w:p w14:paraId="697ED345" w14:textId="77777777" w:rsidR="00725789" w:rsidRDefault="00725789" w:rsidP="00725789">
      <w:pPr>
        <w:pStyle w:val="PL"/>
      </w:pPr>
      <w:r>
        <w:t xml:space="preserve">              $ref: '#/components/schemas/EP_N10-Multiple'</w:t>
      </w:r>
    </w:p>
    <w:p w14:paraId="417BEBEA" w14:textId="77777777" w:rsidR="00725789" w:rsidRDefault="00725789" w:rsidP="00725789">
      <w:pPr>
        <w:pStyle w:val="PL"/>
      </w:pPr>
      <w:r>
        <w:t xml:space="preserve">            EP_N11:</w:t>
      </w:r>
    </w:p>
    <w:p w14:paraId="4A1639E3" w14:textId="77777777" w:rsidR="00725789" w:rsidRDefault="00725789" w:rsidP="00725789">
      <w:pPr>
        <w:pStyle w:val="PL"/>
      </w:pPr>
      <w:r>
        <w:t xml:space="preserve">              $ref: '#/components/schemas/EP_N11-Multiple'</w:t>
      </w:r>
    </w:p>
    <w:p w14:paraId="51B7970D" w14:textId="77777777" w:rsidR="00725789" w:rsidRDefault="00725789" w:rsidP="00725789">
      <w:pPr>
        <w:pStyle w:val="PL"/>
      </w:pPr>
      <w:r>
        <w:t xml:space="preserve">            EP_N16:</w:t>
      </w:r>
    </w:p>
    <w:p w14:paraId="0B2AA28C" w14:textId="77777777" w:rsidR="00725789" w:rsidRDefault="00725789" w:rsidP="00725789">
      <w:pPr>
        <w:pStyle w:val="PL"/>
      </w:pPr>
      <w:r>
        <w:t xml:space="preserve">              $ref: '#/components/schemas/EP_N16-Multiple'</w:t>
      </w:r>
    </w:p>
    <w:p w14:paraId="7DAA79A5" w14:textId="77777777" w:rsidR="00725789" w:rsidRDefault="00725789" w:rsidP="00725789">
      <w:pPr>
        <w:pStyle w:val="PL"/>
      </w:pPr>
      <w:r>
        <w:t xml:space="preserve">            EP_S5C:</w:t>
      </w:r>
    </w:p>
    <w:p w14:paraId="1009B644" w14:textId="77777777" w:rsidR="00725789" w:rsidRDefault="00725789" w:rsidP="00725789">
      <w:pPr>
        <w:pStyle w:val="PL"/>
      </w:pPr>
      <w:r>
        <w:t xml:space="preserve">              $ref: '#/components/schemas/EP_S5C-Multiple'</w:t>
      </w:r>
    </w:p>
    <w:p w14:paraId="5FA203FA" w14:textId="77777777" w:rsidR="00725789" w:rsidRDefault="00725789" w:rsidP="00725789">
      <w:pPr>
        <w:pStyle w:val="PL"/>
      </w:pPr>
      <w:r>
        <w:t xml:space="preserve">            FiveQiDscpMappingSet:</w:t>
      </w:r>
    </w:p>
    <w:p w14:paraId="657F6D47" w14:textId="77777777" w:rsidR="00725789" w:rsidRDefault="00725789" w:rsidP="00725789">
      <w:pPr>
        <w:pStyle w:val="PL"/>
      </w:pPr>
      <w:r>
        <w:t xml:space="preserve">              $ref: '#/components/schemas/FiveQiDscpMappingSet-Single'</w:t>
      </w:r>
    </w:p>
    <w:p w14:paraId="6490265D" w14:textId="77777777" w:rsidR="00725789" w:rsidRDefault="00725789" w:rsidP="00725789">
      <w:pPr>
        <w:pStyle w:val="PL"/>
      </w:pPr>
      <w:r>
        <w:t xml:space="preserve">            GtpUPathQoSMonitoringControl:</w:t>
      </w:r>
    </w:p>
    <w:p w14:paraId="091CBB5E" w14:textId="77777777" w:rsidR="00725789" w:rsidRDefault="00725789" w:rsidP="00725789">
      <w:pPr>
        <w:pStyle w:val="PL"/>
      </w:pPr>
      <w:r>
        <w:t xml:space="preserve">              $ref: '#/components/schemas/GtpUPathQoSMonitoringControl-Single'</w:t>
      </w:r>
    </w:p>
    <w:p w14:paraId="2E4CC91C" w14:textId="77777777" w:rsidR="00725789" w:rsidRDefault="00725789" w:rsidP="00725789">
      <w:pPr>
        <w:pStyle w:val="PL"/>
      </w:pPr>
      <w:r>
        <w:t xml:space="preserve">            QFQoSMonitoringControl:</w:t>
      </w:r>
    </w:p>
    <w:p w14:paraId="52CC0758" w14:textId="77777777" w:rsidR="00725789" w:rsidRDefault="00725789" w:rsidP="00725789">
      <w:pPr>
        <w:pStyle w:val="PL"/>
      </w:pPr>
      <w:r>
        <w:t xml:space="preserve">              $ref: '#/components/schemas/QFQoSMonitoringControl-Single'</w:t>
      </w:r>
    </w:p>
    <w:p w14:paraId="7842A271" w14:textId="77777777" w:rsidR="00725789" w:rsidRDefault="00725789" w:rsidP="00725789">
      <w:pPr>
        <w:pStyle w:val="PL"/>
      </w:pPr>
      <w:r>
        <w:t xml:space="preserve">            PredefinedPccRuleSet:</w:t>
      </w:r>
    </w:p>
    <w:p w14:paraId="2F5EC356" w14:textId="77777777" w:rsidR="00725789" w:rsidRDefault="00725789" w:rsidP="00725789">
      <w:pPr>
        <w:pStyle w:val="PL"/>
      </w:pPr>
      <w:r>
        <w:t xml:space="preserve">              $ref: '#/components/schemas/PredefinedPccRuleSet-Single'</w:t>
      </w:r>
    </w:p>
    <w:p w14:paraId="61787E80" w14:textId="77777777" w:rsidR="00725789" w:rsidRDefault="00725789" w:rsidP="00725789">
      <w:pPr>
        <w:pStyle w:val="PL"/>
      </w:pPr>
    </w:p>
    <w:p w14:paraId="6699E08B" w14:textId="77777777" w:rsidR="00725789" w:rsidRDefault="00725789" w:rsidP="00725789">
      <w:pPr>
        <w:pStyle w:val="PL"/>
      </w:pPr>
      <w:r>
        <w:t xml:space="preserve">    UpfFunction-Single:</w:t>
      </w:r>
    </w:p>
    <w:p w14:paraId="384831DA" w14:textId="77777777" w:rsidR="00725789" w:rsidRDefault="00725789" w:rsidP="00725789">
      <w:pPr>
        <w:pStyle w:val="PL"/>
      </w:pPr>
      <w:r>
        <w:t xml:space="preserve">      allOf:</w:t>
      </w:r>
    </w:p>
    <w:p w14:paraId="44AD4D9D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47875C92" w14:textId="77777777" w:rsidR="00725789" w:rsidRDefault="00725789" w:rsidP="00725789">
      <w:pPr>
        <w:pStyle w:val="PL"/>
      </w:pPr>
      <w:r>
        <w:t xml:space="preserve">        - type: object</w:t>
      </w:r>
    </w:p>
    <w:p w14:paraId="2EF73364" w14:textId="77777777" w:rsidR="00725789" w:rsidRDefault="00725789" w:rsidP="00725789">
      <w:pPr>
        <w:pStyle w:val="PL"/>
      </w:pPr>
      <w:r>
        <w:t xml:space="preserve">          properties:</w:t>
      </w:r>
    </w:p>
    <w:p w14:paraId="5C7B61D0" w14:textId="77777777" w:rsidR="00725789" w:rsidRDefault="00725789" w:rsidP="00725789">
      <w:pPr>
        <w:pStyle w:val="PL"/>
      </w:pPr>
      <w:r>
        <w:t xml:space="preserve">            attributes:</w:t>
      </w:r>
    </w:p>
    <w:p w14:paraId="04644447" w14:textId="77777777" w:rsidR="00725789" w:rsidRDefault="00725789" w:rsidP="00725789">
      <w:pPr>
        <w:pStyle w:val="PL"/>
      </w:pPr>
      <w:r>
        <w:t xml:space="preserve">              allOf:</w:t>
      </w:r>
    </w:p>
    <w:p w14:paraId="159C17DC" w14:textId="77777777" w:rsidR="00725789" w:rsidRDefault="00725789" w:rsidP="00725789">
      <w:pPr>
        <w:pStyle w:val="PL"/>
      </w:pPr>
      <w:r>
        <w:t xml:space="preserve">                - $ref: 'TS28623_GenericNrm.yaml#/components/schemas/ManagedFunction-Attr'</w:t>
      </w:r>
    </w:p>
    <w:p w14:paraId="204C1204" w14:textId="77777777" w:rsidR="00725789" w:rsidRDefault="00725789" w:rsidP="00725789">
      <w:pPr>
        <w:pStyle w:val="PL"/>
      </w:pPr>
      <w:r>
        <w:t xml:space="preserve">                - type: object</w:t>
      </w:r>
    </w:p>
    <w:p w14:paraId="215BD4AF" w14:textId="77777777" w:rsidR="00725789" w:rsidRDefault="00725789" w:rsidP="00725789">
      <w:pPr>
        <w:pStyle w:val="PL"/>
      </w:pPr>
      <w:r>
        <w:t xml:space="preserve">                  properties:</w:t>
      </w:r>
    </w:p>
    <w:p w14:paraId="5AFAFE03" w14:textId="77777777" w:rsidR="00725789" w:rsidRDefault="00725789" w:rsidP="00725789">
      <w:pPr>
        <w:pStyle w:val="PL"/>
      </w:pPr>
      <w:r>
        <w:t xml:space="preserve">                    plmnIdList:</w:t>
      </w:r>
    </w:p>
    <w:p w14:paraId="69EF9B05" w14:textId="77777777" w:rsidR="00725789" w:rsidRDefault="00725789" w:rsidP="00725789">
      <w:pPr>
        <w:pStyle w:val="PL"/>
      </w:pPr>
      <w:r>
        <w:t xml:space="preserve">                      $ref: 'TS28541_NrNrm.yaml#/components/schemas/PlmnIdList'</w:t>
      </w:r>
    </w:p>
    <w:p w14:paraId="281AF82B" w14:textId="77777777" w:rsidR="00725789" w:rsidRDefault="00725789" w:rsidP="00725789">
      <w:pPr>
        <w:pStyle w:val="PL"/>
      </w:pPr>
      <w:r>
        <w:t xml:space="preserve">                    nRTACList:</w:t>
      </w:r>
    </w:p>
    <w:p w14:paraId="2DAF4BEF" w14:textId="77777777" w:rsidR="00725789" w:rsidRDefault="00725789" w:rsidP="00725789">
      <w:pPr>
        <w:pStyle w:val="PL"/>
      </w:pPr>
      <w:r>
        <w:lastRenderedPageBreak/>
        <w:t xml:space="preserve">                      $ref: '#/components/schemas/TACList'</w:t>
      </w:r>
    </w:p>
    <w:p w14:paraId="3900E026" w14:textId="77777777" w:rsidR="00725789" w:rsidRDefault="00725789" w:rsidP="00725789">
      <w:pPr>
        <w:pStyle w:val="PL"/>
      </w:pPr>
      <w:r>
        <w:t xml:space="preserve">                    snssaiList:</w:t>
      </w:r>
    </w:p>
    <w:p w14:paraId="71A3E0DA" w14:textId="77777777" w:rsidR="00725789" w:rsidRDefault="00725789" w:rsidP="00725789">
      <w:pPr>
        <w:pStyle w:val="PL"/>
      </w:pPr>
      <w:r>
        <w:t xml:space="preserve">                      $ref: '#/components/schemas/SnssaiList'</w:t>
      </w:r>
    </w:p>
    <w:p w14:paraId="36F5FD3D" w14:textId="77777777" w:rsidR="00725789" w:rsidRDefault="00725789" w:rsidP="00725789">
      <w:pPr>
        <w:pStyle w:val="PL"/>
      </w:pPr>
      <w:r>
        <w:t xml:space="preserve">                    managedNFProfile:</w:t>
      </w:r>
    </w:p>
    <w:p w14:paraId="1600D252" w14:textId="77777777" w:rsidR="00725789" w:rsidRDefault="00725789" w:rsidP="00725789">
      <w:pPr>
        <w:pStyle w:val="PL"/>
      </w:pPr>
      <w:r>
        <w:t xml:space="preserve">                      $ref: '#/components/schemas/ManagedNFProfile'</w:t>
      </w:r>
    </w:p>
    <w:p w14:paraId="3891605E" w14:textId="77777777" w:rsidR="00725789" w:rsidRDefault="00725789" w:rsidP="00725789">
      <w:pPr>
        <w:pStyle w:val="PL"/>
      </w:pPr>
      <w:r>
        <w:t xml:space="preserve">                    supportedBMOList:</w:t>
      </w:r>
    </w:p>
    <w:p w14:paraId="3C2AC20D" w14:textId="77777777" w:rsidR="00725789" w:rsidRDefault="00725789" w:rsidP="00725789">
      <w:pPr>
        <w:pStyle w:val="PL"/>
      </w:pPr>
      <w:r>
        <w:t xml:space="preserve">                      $ref: '#/components/schemas/SupportedBMOList'</w:t>
      </w:r>
    </w:p>
    <w:p w14:paraId="4F6346A3" w14:textId="77777777" w:rsidR="00725789" w:rsidRDefault="00725789" w:rsidP="00725789">
      <w:pPr>
        <w:pStyle w:val="PL"/>
      </w:pPr>
      <w:r>
        <w:t xml:space="preserve">        - $ref: 'TS28623_GenericNrm.yaml#/components/schemas/ManagedFunction-ncO'</w:t>
      </w:r>
    </w:p>
    <w:p w14:paraId="2E99B3DB" w14:textId="77777777" w:rsidR="00725789" w:rsidRDefault="00725789" w:rsidP="00725789">
      <w:pPr>
        <w:pStyle w:val="PL"/>
      </w:pPr>
      <w:r>
        <w:t xml:space="preserve">        - type: object</w:t>
      </w:r>
    </w:p>
    <w:p w14:paraId="5995ADD3" w14:textId="77777777" w:rsidR="00725789" w:rsidRDefault="00725789" w:rsidP="00725789">
      <w:pPr>
        <w:pStyle w:val="PL"/>
      </w:pPr>
      <w:r>
        <w:t xml:space="preserve">          properties:</w:t>
      </w:r>
    </w:p>
    <w:p w14:paraId="5E3A6C9D" w14:textId="77777777" w:rsidR="00725789" w:rsidRDefault="00725789" w:rsidP="00725789">
      <w:pPr>
        <w:pStyle w:val="PL"/>
      </w:pPr>
      <w:r>
        <w:t xml:space="preserve">            EP_N3:</w:t>
      </w:r>
    </w:p>
    <w:p w14:paraId="0265B1A2" w14:textId="77777777" w:rsidR="00725789" w:rsidRDefault="00725789" w:rsidP="00725789">
      <w:pPr>
        <w:pStyle w:val="PL"/>
      </w:pPr>
      <w:r>
        <w:t xml:space="preserve">              $ref: '#/components/schemas/EP_N3-Multiple'</w:t>
      </w:r>
    </w:p>
    <w:p w14:paraId="125C4B3A" w14:textId="77777777" w:rsidR="00725789" w:rsidRDefault="00725789" w:rsidP="00725789">
      <w:pPr>
        <w:pStyle w:val="PL"/>
      </w:pPr>
      <w:r>
        <w:t xml:space="preserve">            EP_N4:</w:t>
      </w:r>
    </w:p>
    <w:p w14:paraId="79BEAC76" w14:textId="77777777" w:rsidR="00725789" w:rsidRDefault="00725789" w:rsidP="00725789">
      <w:pPr>
        <w:pStyle w:val="PL"/>
      </w:pPr>
      <w:r>
        <w:t xml:space="preserve">              $ref: '#/components/schemas/EP_N4-Multiple'</w:t>
      </w:r>
    </w:p>
    <w:p w14:paraId="22EB2B26" w14:textId="77777777" w:rsidR="00725789" w:rsidRDefault="00725789" w:rsidP="00725789">
      <w:pPr>
        <w:pStyle w:val="PL"/>
      </w:pPr>
      <w:r>
        <w:t xml:space="preserve">            EP_N6:</w:t>
      </w:r>
    </w:p>
    <w:p w14:paraId="32E30315" w14:textId="77777777" w:rsidR="00725789" w:rsidRDefault="00725789" w:rsidP="00725789">
      <w:pPr>
        <w:pStyle w:val="PL"/>
      </w:pPr>
      <w:r>
        <w:t xml:space="preserve">              $ref: '#/components/schemas/EP_N6-Multiple'</w:t>
      </w:r>
    </w:p>
    <w:p w14:paraId="49FA11E6" w14:textId="77777777" w:rsidR="00725789" w:rsidRDefault="00725789" w:rsidP="00725789">
      <w:pPr>
        <w:pStyle w:val="PL"/>
      </w:pPr>
      <w:r>
        <w:t xml:space="preserve">            EP_N9:</w:t>
      </w:r>
    </w:p>
    <w:p w14:paraId="198D7328" w14:textId="77777777" w:rsidR="00725789" w:rsidRDefault="00725789" w:rsidP="00725789">
      <w:pPr>
        <w:pStyle w:val="PL"/>
      </w:pPr>
      <w:r>
        <w:t xml:space="preserve">              $ref: '#/components/schemas/EP_N9-Multiple'</w:t>
      </w:r>
    </w:p>
    <w:p w14:paraId="62878DC3" w14:textId="77777777" w:rsidR="00725789" w:rsidRDefault="00725789" w:rsidP="00725789">
      <w:pPr>
        <w:pStyle w:val="PL"/>
      </w:pPr>
      <w:r>
        <w:t xml:space="preserve">            EP_S5U:</w:t>
      </w:r>
    </w:p>
    <w:p w14:paraId="05564F94" w14:textId="77777777" w:rsidR="00725789" w:rsidRDefault="00725789" w:rsidP="00725789">
      <w:pPr>
        <w:pStyle w:val="PL"/>
      </w:pPr>
      <w:r>
        <w:t xml:space="preserve">              $ref: '#/components/schemas/EP_S5U-Multiple'</w:t>
      </w:r>
    </w:p>
    <w:p w14:paraId="5B379D28" w14:textId="77777777" w:rsidR="00725789" w:rsidRDefault="00725789" w:rsidP="00725789">
      <w:pPr>
        <w:pStyle w:val="PL"/>
      </w:pPr>
      <w:r>
        <w:t xml:space="preserve">    N3iwfFunction-Single:</w:t>
      </w:r>
    </w:p>
    <w:p w14:paraId="7F94F0CD" w14:textId="77777777" w:rsidR="00725789" w:rsidRDefault="00725789" w:rsidP="00725789">
      <w:pPr>
        <w:pStyle w:val="PL"/>
      </w:pPr>
      <w:r>
        <w:t xml:space="preserve">      allOf:</w:t>
      </w:r>
    </w:p>
    <w:p w14:paraId="0FE6F08C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29A6D8F1" w14:textId="77777777" w:rsidR="00725789" w:rsidRDefault="00725789" w:rsidP="00725789">
      <w:pPr>
        <w:pStyle w:val="PL"/>
      </w:pPr>
      <w:r>
        <w:t xml:space="preserve">        - type: object</w:t>
      </w:r>
    </w:p>
    <w:p w14:paraId="00DD643B" w14:textId="77777777" w:rsidR="00725789" w:rsidRDefault="00725789" w:rsidP="00725789">
      <w:pPr>
        <w:pStyle w:val="PL"/>
      </w:pPr>
      <w:r>
        <w:t xml:space="preserve">          properties:</w:t>
      </w:r>
    </w:p>
    <w:p w14:paraId="485AD445" w14:textId="77777777" w:rsidR="00725789" w:rsidRDefault="00725789" w:rsidP="00725789">
      <w:pPr>
        <w:pStyle w:val="PL"/>
      </w:pPr>
      <w:r>
        <w:t xml:space="preserve">            attributes:</w:t>
      </w:r>
    </w:p>
    <w:p w14:paraId="5F8E34AE" w14:textId="77777777" w:rsidR="00725789" w:rsidRDefault="00725789" w:rsidP="00725789">
      <w:pPr>
        <w:pStyle w:val="PL"/>
      </w:pPr>
      <w:r>
        <w:t xml:space="preserve">              allOf:</w:t>
      </w:r>
    </w:p>
    <w:p w14:paraId="6D87E5CD" w14:textId="77777777" w:rsidR="00725789" w:rsidRDefault="00725789" w:rsidP="00725789">
      <w:pPr>
        <w:pStyle w:val="PL"/>
      </w:pPr>
      <w:r>
        <w:t xml:space="preserve">                - $ref: 'TS28623_GenericNrm.yaml#/components/schemas/ManagedFunction-Attr'</w:t>
      </w:r>
    </w:p>
    <w:p w14:paraId="1187ED93" w14:textId="77777777" w:rsidR="00725789" w:rsidRDefault="00725789" w:rsidP="00725789">
      <w:pPr>
        <w:pStyle w:val="PL"/>
      </w:pPr>
      <w:r>
        <w:t xml:space="preserve">                - type: object</w:t>
      </w:r>
    </w:p>
    <w:p w14:paraId="26B1DCDF" w14:textId="77777777" w:rsidR="00725789" w:rsidRDefault="00725789" w:rsidP="00725789">
      <w:pPr>
        <w:pStyle w:val="PL"/>
      </w:pPr>
      <w:r>
        <w:t xml:space="preserve">                  properties:</w:t>
      </w:r>
    </w:p>
    <w:p w14:paraId="107320E5" w14:textId="77777777" w:rsidR="00725789" w:rsidRDefault="00725789" w:rsidP="00725789">
      <w:pPr>
        <w:pStyle w:val="PL"/>
      </w:pPr>
      <w:r>
        <w:t xml:space="preserve">                    plmnIdList:</w:t>
      </w:r>
    </w:p>
    <w:p w14:paraId="2BC1A86A" w14:textId="77777777" w:rsidR="00725789" w:rsidRDefault="00725789" w:rsidP="00725789">
      <w:pPr>
        <w:pStyle w:val="PL"/>
      </w:pPr>
      <w:r>
        <w:t xml:space="preserve">                      $ref: 'TS28541_NrNrm.yaml#/components/schemas/PlmnIdList'</w:t>
      </w:r>
    </w:p>
    <w:p w14:paraId="3F66BF54" w14:textId="77777777" w:rsidR="00725789" w:rsidRDefault="00725789" w:rsidP="00725789">
      <w:pPr>
        <w:pStyle w:val="PL"/>
      </w:pPr>
      <w:r>
        <w:t xml:space="preserve">                    commModelList:</w:t>
      </w:r>
    </w:p>
    <w:p w14:paraId="63C6C4AB" w14:textId="77777777" w:rsidR="00725789" w:rsidRDefault="00725789" w:rsidP="00725789">
      <w:pPr>
        <w:pStyle w:val="PL"/>
      </w:pPr>
      <w:r>
        <w:t xml:space="preserve">                      $ref: '#/components/schemas/CommModelList'</w:t>
      </w:r>
    </w:p>
    <w:p w14:paraId="5B73B514" w14:textId="77777777" w:rsidR="00725789" w:rsidRDefault="00725789" w:rsidP="00725789">
      <w:pPr>
        <w:pStyle w:val="PL"/>
      </w:pPr>
      <w:r>
        <w:t xml:space="preserve">        - $ref: 'TS28623_GenericNrm.yaml#/components/schemas/ManagedFunction-ncO'</w:t>
      </w:r>
    </w:p>
    <w:p w14:paraId="00F69BC2" w14:textId="77777777" w:rsidR="00725789" w:rsidRDefault="00725789" w:rsidP="00725789">
      <w:pPr>
        <w:pStyle w:val="PL"/>
      </w:pPr>
      <w:r>
        <w:t xml:space="preserve">        - type: object</w:t>
      </w:r>
    </w:p>
    <w:p w14:paraId="0FC20CA3" w14:textId="77777777" w:rsidR="00725789" w:rsidRDefault="00725789" w:rsidP="00725789">
      <w:pPr>
        <w:pStyle w:val="PL"/>
      </w:pPr>
      <w:r>
        <w:t xml:space="preserve">          properties:</w:t>
      </w:r>
    </w:p>
    <w:p w14:paraId="226B94AC" w14:textId="77777777" w:rsidR="00725789" w:rsidRDefault="00725789" w:rsidP="00725789">
      <w:pPr>
        <w:pStyle w:val="PL"/>
      </w:pPr>
      <w:r>
        <w:t xml:space="preserve">            EP_N3:</w:t>
      </w:r>
    </w:p>
    <w:p w14:paraId="14334618" w14:textId="77777777" w:rsidR="00725789" w:rsidRDefault="00725789" w:rsidP="00725789">
      <w:pPr>
        <w:pStyle w:val="PL"/>
      </w:pPr>
      <w:r>
        <w:t xml:space="preserve">              $ref: '#/components/schemas/EP_N3-Multiple'</w:t>
      </w:r>
    </w:p>
    <w:p w14:paraId="0E14BA03" w14:textId="77777777" w:rsidR="00725789" w:rsidRDefault="00725789" w:rsidP="00725789">
      <w:pPr>
        <w:pStyle w:val="PL"/>
      </w:pPr>
      <w:r>
        <w:t xml:space="preserve">            EP_N4:</w:t>
      </w:r>
    </w:p>
    <w:p w14:paraId="4C30B229" w14:textId="77777777" w:rsidR="00725789" w:rsidRDefault="00725789" w:rsidP="00725789">
      <w:pPr>
        <w:pStyle w:val="PL"/>
      </w:pPr>
      <w:r>
        <w:t xml:space="preserve">              $ref: '#/components/schemas/EP_N4-Multiple'</w:t>
      </w:r>
    </w:p>
    <w:p w14:paraId="032F9F69" w14:textId="77777777" w:rsidR="00725789" w:rsidRDefault="00725789" w:rsidP="00725789">
      <w:pPr>
        <w:pStyle w:val="PL"/>
      </w:pPr>
      <w:r>
        <w:t xml:space="preserve">    PcfFunction-Single:</w:t>
      </w:r>
    </w:p>
    <w:p w14:paraId="5503261B" w14:textId="77777777" w:rsidR="00725789" w:rsidRDefault="00725789" w:rsidP="00725789">
      <w:pPr>
        <w:pStyle w:val="PL"/>
      </w:pPr>
      <w:r>
        <w:t xml:space="preserve">      allOf:</w:t>
      </w:r>
    </w:p>
    <w:p w14:paraId="74D9C508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6168B1F9" w14:textId="77777777" w:rsidR="00725789" w:rsidRDefault="00725789" w:rsidP="00725789">
      <w:pPr>
        <w:pStyle w:val="PL"/>
      </w:pPr>
      <w:r>
        <w:t xml:space="preserve">        - type: object</w:t>
      </w:r>
    </w:p>
    <w:p w14:paraId="08809738" w14:textId="77777777" w:rsidR="00725789" w:rsidRDefault="00725789" w:rsidP="00725789">
      <w:pPr>
        <w:pStyle w:val="PL"/>
      </w:pPr>
      <w:r>
        <w:t xml:space="preserve">          properties:</w:t>
      </w:r>
    </w:p>
    <w:p w14:paraId="4835F930" w14:textId="77777777" w:rsidR="00725789" w:rsidRDefault="00725789" w:rsidP="00725789">
      <w:pPr>
        <w:pStyle w:val="PL"/>
      </w:pPr>
      <w:r>
        <w:t xml:space="preserve">            attributes:</w:t>
      </w:r>
    </w:p>
    <w:p w14:paraId="59A588F8" w14:textId="77777777" w:rsidR="00725789" w:rsidRDefault="00725789" w:rsidP="00725789">
      <w:pPr>
        <w:pStyle w:val="PL"/>
      </w:pPr>
      <w:r>
        <w:t xml:space="preserve">              allOf:</w:t>
      </w:r>
    </w:p>
    <w:p w14:paraId="3E846677" w14:textId="77777777" w:rsidR="00725789" w:rsidRDefault="00725789" w:rsidP="00725789">
      <w:pPr>
        <w:pStyle w:val="PL"/>
      </w:pPr>
      <w:r>
        <w:t xml:space="preserve">                - $ref: 'TS28623_GenericNrm.yaml#/components/schemas/ManagedFunction-Attr'</w:t>
      </w:r>
    </w:p>
    <w:p w14:paraId="785BAAEF" w14:textId="77777777" w:rsidR="00725789" w:rsidRDefault="00725789" w:rsidP="00725789">
      <w:pPr>
        <w:pStyle w:val="PL"/>
      </w:pPr>
      <w:r>
        <w:t xml:space="preserve">                - type: object</w:t>
      </w:r>
    </w:p>
    <w:p w14:paraId="6FB98C81" w14:textId="77777777" w:rsidR="00725789" w:rsidRDefault="00725789" w:rsidP="00725789">
      <w:pPr>
        <w:pStyle w:val="PL"/>
      </w:pPr>
      <w:r>
        <w:t xml:space="preserve">                  properties:</w:t>
      </w:r>
    </w:p>
    <w:p w14:paraId="3C503077" w14:textId="77777777" w:rsidR="00725789" w:rsidRDefault="00725789" w:rsidP="00725789">
      <w:pPr>
        <w:pStyle w:val="PL"/>
      </w:pPr>
      <w:r>
        <w:t xml:space="preserve">                    plmnIdList:</w:t>
      </w:r>
    </w:p>
    <w:p w14:paraId="6B602BF4" w14:textId="77777777" w:rsidR="00725789" w:rsidRDefault="00725789" w:rsidP="00725789">
      <w:pPr>
        <w:pStyle w:val="PL"/>
      </w:pPr>
      <w:r>
        <w:t xml:space="preserve">                      $ref: 'TS28541_NrNrm.yaml#/components/schemas/PlmnIdList'</w:t>
      </w:r>
    </w:p>
    <w:p w14:paraId="638330F7" w14:textId="77777777" w:rsidR="00725789" w:rsidRDefault="00725789" w:rsidP="00725789">
      <w:pPr>
        <w:pStyle w:val="PL"/>
      </w:pPr>
      <w:r>
        <w:t xml:space="preserve">                    sBIFqdn:</w:t>
      </w:r>
    </w:p>
    <w:p w14:paraId="3AFA615A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32758992" w14:textId="77777777" w:rsidR="00725789" w:rsidRDefault="00725789" w:rsidP="00725789">
      <w:pPr>
        <w:pStyle w:val="PL"/>
      </w:pPr>
      <w:r>
        <w:t xml:space="preserve">                    snssaiList:</w:t>
      </w:r>
    </w:p>
    <w:p w14:paraId="622B71A4" w14:textId="77777777" w:rsidR="00725789" w:rsidRDefault="00725789" w:rsidP="00725789">
      <w:pPr>
        <w:pStyle w:val="PL"/>
      </w:pPr>
      <w:r>
        <w:t xml:space="preserve">                      $ref: '#/components/schemas/SnssaiList'</w:t>
      </w:r>
    </w:p>
    <w:p w14:paraId="37B384FC" w14:textId="77777777" w:rsidR="00725789" w:rsidRDefault="00725789" w:rsidP="00725789">
      <w:pPr>
        <w:pStyle w:val="PL"/>
      </w:pPr>
      <w:r>
        <w:t xml:space="preserve">                    managedNFProfile:</w:t>
      </w:r>
    </w:p>
    <w:p w14:paraId="7D017A4E" w14:textId="77777777" w:rsidR="00725789" w:rsidRDefault="00725789" w:rsidP="00725789">
      <w:pPr>
        <w:pStyle w:val="PL"/>
      </w:pPr>
      <w:r>
        <w:t xml:space="preserve">                      $ref: '#/components/schemas/ManagedNFProfile'</w:t>
      </w:r>
    </w:p>
    <w:p w14:paraId="3CBDFC78" w14:textId="77777777" w:rsidR="00725789" w:rsidRDefault="00725789" w:rsidP="00725789">
      <w:pPr>
        <w:pStyle w:val="PL"/>
      </w:pPr>
      <w:r>
        <w:t xml:space="preserve">                    commModelList:</w:t>
      </w:r>
    </w:p>
    <w:p w14:paraId="5F8B646E" w14:textId="77777777" w:rsidR="00725789" w:rsidRDefault="00725789" w:rsidP="00725789">
      <w:pPr>
        <w:pStyle w:val="PL"/>
      </w:pPr>
      <w:r>
        <w:t xml:space="preserve">                      $ref: '#/components/schemas/CommModelList'</w:t>
      </w:r>
    </w:p>
    <w:p w14:paraId="0198ABD4" w14:textId="77777777" w:rsidR="00725789" w:rsidRDefault="00725789" w:rsidP="00725789">
      <w:pPr>
        <w:pStyle w:val="PL"/>
      </w:pPr>
      <w:r>
        <w:t xml:space="preserve">                    configurable5QISetRef:</w:t>
      </w:r>
    </w:p>
    <w:p w14:paraId="59048BA7" w14:textId="77777777" w:rsidR="00725789" w:rsidRDefault="00725789" w:rsidP="00725789">
      <w:pPr>
        <w:pStyle w:val="PL"/>
      </w:pPr>
      <w:r>
        <w:t xml:space="preserve">                      $ref: 'TS28623_ComDefs.yaml#/components/schemas/Dn'</w:t>
      </w:r>
    </w:p>
    <w:p w14:paraId="1E6E62E2" w14:textId="77777777" w:rsidR="00725789" w:rsidRDefault="00725789" w:rsidP="00725789">
      <w:pPr>
        <w:pStyle w:val="PL"/>
      </w:pPr>
      <w:r>
        <w:t xml:space="preserve">                    dynamic5QISetRef:</w:t>
      </w:r>
    </w:p>
    <w:p w14:paraId="0BD4358C" w14:textId="77777777" w:rsidR="00725789" w:rsidRDefault="00725789" w:rsidP="00725789">
      <w:pPr>
        <w:pStyle w:val="PL"/>
      </w:pPr>
      <w:r>
        <w:t xml:space="preserve">                      $ref: 'TS28623_ComDefs.yaml#/components/schemas/Dn'</w:t>
      </w:r>
    </w:p>
    <w:p w14:paraId="6716ED3C" w14:textId="77777777" w:rsidR="00725789" w:rsidRDefault="00725789" w:rsidP="00725789">
      <w:pPr>
        <w:pStyle w:val="PL"/>
      </w:pPr>
      <w:r>
        <w:t xml:space="preserve">                    supportedBMOList:</w:t>
      </w:r>
    </w:p>
    <w:p w14:paraId="75980B88" w14:textId="77777777" w:rsidR="00725789" w:rsidRDefault="00725789" w:rsidP="00725789">
      <w:pPr>
        <w:pStyle w:val="PL"/>
      </w:pPr>
      <w:r>
        <w:t xml:space="preserve">                      $ref: '#/components/schemas/SupportedBMOList'</w:t>
      </w:r>
    </w:p>
    <w:p w14:paraId="64FF6075" w14:textId="77777777" w:rsidR="00725789" w:rsidRDefault="00725789" w:rsidP="00725789">
      <w:pPr>
        <w:pStyle w:val="PL"/>
      </w:pPr>
    </w:p>
    <w:p w14:paraId="342452AE" w14:textId="77777777" w:rsidR="00725789" w:rsidRDefault="00725789" w:rsidP="00725789">
      <w:pPr>
        <w:pStyle w:val="PL"/>
      </w:pPr>
      <w:r>
        <w:t xml:space="preserve">        - $ref: 'TS28623_GenericNrm.yaml#/components/schemas/ManagedFunction-ncO'</w:t>
      </w:r>
    </w:p>
    <w:p w14:paraId="70849F72" w14:textId="77777777" w:rsidR="00725789" w:rsidRDefault="00725789" w:rsidP="00725789">
      <w:pPr>
        <w:pStyle w:val="PL"/>
      </w:pPr>
      <w:r>
        <w:t xml:space="preserve">        - type: object</w:t>
      </w:r>
    </w:p>
    <w:p w14:paraId="2AE5C822" w14:textId="77777777" w:rsidR="00725789" w:rsidRDefault="00725789" w:rsidP="00725789">
      <w:pPr>
        <w:pStyle w:val="PL"/>
      </w:pPr>
      <w:r>
        <w:t xml:space="preserve">          properties:</w:t>
      </w:r>
    </w:p>
    <w:p w14:paraId="4C3B9399" w14:textId="77777777" w:rsidR="00725789" w:rsidRDefault="00725789" w:rsidP="00725789">
      <w:pPr>
        <w:pStyle w:val="PL"/>
      </w:pPr>
      <w:r>
        <w:t xml:space="preserve">            EP_N5:</w:t>
      </w:r>
    </w:p>
    <w:p w14:paraId="249A26DB" w14:textId="77777777" w:rsidR="00725789" w:rsidRDefault="00725789" w:rsidP="00725789">
      <w:pPr>
        <w:pStyle w:val="PL"/>
      </w:pPr>
      <w:r>
        <w:t xml:space="preserve">              $ref: '#/components/schemas/EP_N5-Multiple'</w:t>
      </w:r>
    </w:p>
    <w:p w14:paraId="48D163F8" w14:textId="77777777" w:rsidR="00725789" w:rsidRDefault="00725789" w:rsidP="00725789">
      <w:pPr>
        <w:pStyle w:val="PL"/>
      </w:pPr>
      <w:r>
        <w:t xml:space="preserve">            EP_N7:</w:t>
      </w:r>
    </w:p>
    <w:p w14:paraId="23F4F4B7" w14:textId="77777777" w:rsidR="00725789" w:rsidRDefault="00725789" w:rsidP="00725789">
      <w:pPr>
        <w:pStyle w:val="PL"/>
      </w:pPr>
      <w:r>
        <w:t xml:space="preserve">              $ref: '#/components/schemas/EP_N7-Multiple'</w:t>
      </w:r>
    </w:p>
    <w:p w14:paraId="075CDF3C" w14:textId="77777777" w:rsidR="00725789" w:rsidRDefault="00725789" w:rsidP="00725789">
      <w:pPr>
        <w:pStyle w:val="PL"/>
      </w:pPr>
      <w:r>
        <w:t xml:space="preserve">            EP_N15:</w:t>
      </w:r>
    </w:p>
    <w:p w14:paraId="10ECB09B" w14:textId="77777777" w:rsidR="00725789" w:rsidRDefault="00725789" w:rsidP="00725789">
      <w:pPr>
        <w:pStyle w:val="PL"/>
      </w:pPr>
      <w:r>
        <w:t xml:space="preserve">              $ref: '#/components/schemas/EP_N15-Multiple'</w:t>
      </w:r>
    </w:p>
    <w:p w14:paraId="633FD970" w14:textId="77777777" w:rsidR="00725789" w:rsidRDefault="00725789" w:rsidP="00725789">
      <w:pPr>
        <w:pStyle w:val="PL"/>
      </w:pPr>
      <w:r>
        <w:t xml:space="preserve">            EP_N16:</w:t>
      </w:r>
    </w:p>
    <w:p w14:paraId="23858132" w14:textId="77777777" w:rsidR="00725789" w:rsidRDefault="00725789" w:rsidP="00725789">
      <w:pPr>
        <w:pStyle w:val="PL"/>
      </w:pPr>
      <w:r>
        <w:lastRenderedPageBreak/>
        <w:t xml:space="preserve">              $ref: '#/components/schemas/EP_N16-Multiple'</w:t>
      </w:r>
    </w:p>
    <w:p w14:paraId="53BA1708" w14:textId="77777777" w:rsidR="00725789" w:rsidRDefault="00725789" w:rsidP="00725789">
      <w:pPr>
        <w:pStyle w:val="PL"/>
      </w:pPr>
      <w:r>
        <w:t xml:space="preserve">            EP_Rx:</w:t>
      </w:r>
    </w:p>
    <w:p w14:paraId="25126CC4" w14:textId="77777777" w:rsidR="00725789" w:rsidRDefault="00725789" w:rsidP="00725789">
      <w:pPr>
        <w:pStyle w:val="PL"/>
      </w:pPr>
      <w:r>
        <w:t xml:space="preserve">              $ref: '#/components/schemas/EP_Rx-Multiple'</w:t>
      </w:r>
    </w:p>
    <w:p w14:paraId="4EE37365" w14:textId="77777777" w:rsidR="00725789" w:rsidRDefault="00725789" w:rsidP="00725789">
      <w:pPr>
        <w:pStyle w:val="PL"/>
      </w:pPr>
      <w:r>
        <w:t xml:space="preserve">            PredefinedPccRuleSet:</w:t>
      </w:r>
    </w:p>
    <w:p w14:paraId="06CEBB84" w14:textId="77777777" w:rsidR="00725789" w:rsidRDefault="00725789" w:rsidP="00725789">
      <w:pPr>
        <w:pStyle w:val="PL"/>
      </w:pPr>
      <w:r>
        <w:t xml:space="preserve">              $ref: '#/components/schemas/PredefinedPccRuleSet-Single'</w:t>
      </w:r>
    </w:p>
    <w:p w14:paraId="43FC77EB" w14:textId="77777777" w:rsidR="00725789" w:rsidRDefault="00725789" w:rsidP="00725789">
      <w:pPr>
        <w:pStyle w:val="PL"/>
      </w:pPr>
    </w:p>
    <w:p w14:paraId="4791385B" w14:textId="77777777" w:rsidR="00725789" w:rsidRDefault="00725789" w:rsidP="00725789">
      <w:pPr>
        <w:pStyle w:val="PL"/>
      </w:pPr>
      <w:r>
        <w:t xml:space="preserve">    AusfFunction-Single:</w:t>
      </w:r>
    </w:p>
    <w:p w14:paraId="292BC790" w14:textId="77777777" w:rsidR="00725789" w:rsidRDefault="00725789" w:rsidP="00725789">
      <w:pPr>
        <w:pStyle w:val="PL"/>
      </w:pPr>
      <w:r>
        <w:t xml:space="preserve">      allOf:</w:t>
      </w:r>
    </w:p>
    <w:p w14:paraId="0F93A440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2E10E2EC" w14:textId="77777777" w:rsidR="00725789" w:rsidRDefault="00725789" w:rsidP="00725789">
      <w:pPr>
        <w:pStyle w:val="PL"/>
      </w:pPr>
      <w:r>
        <w:t xml:space="preserve">        - type: object</w:t>
      </w:r>
    </w:p>
    <w:p w14:paraId="58DE5000" w14:textId="77777777" w:rsidR="00725789" w:rsidRDefault="00725789" w:rsidP="00725789">
      <w:pPr>
        <w:pStyle w:val="PL"/>
      </w:pPr>
      <w:r>
        <w:t xml:space="preserve">          properties:</w:t>
      </w:r>
    </w:p>
    <w:p w14:paraId="63AFE8CA" w14:textId="77777777" w:rsidR="00725789" w:rsidRDefault="00725789" w:rsidP="00725789">
      <w:pPr>
        <w:pStyle w:val="PL"/>
      </w:pPr>
      <w:r>
        <w:t xml:space="preserve">            attributes:</w:t>
      </w:r>
    </w:p>
    <w:p w14:paraId="6E827096" w14:textId="77777777" w:rsidR="00725789" w:rsidRDefault="00725789" w:rsidP="00725789">
      <w:pPr>
        <w:pStyle w:val="PL"/>
      </w:pPr>
      <w:r>
        <w:t xml:space="preserve">              allOf:</w:t>
      </w:r>
    </w:p>
    <w:p w14:paraId="1D261737" w14:textId="77777777" w:rsidR="00725789" w:rsidRDefault="00725789" w:rsidP="00725789">
      <w:pPr>
        <w:pStyle w:val="PL"/>
      </w:pPr>
      <w:r>
        <w:t xml:space="preserve">                - $ref: 'TS28623_GenericNrm.yaml#/components/schemas/ManagedFunction-Attr'</w:t>
      </w:r>
    </w:p>
    <w:p w14:paraId="59556209" w14:textId="77777777" w:rsidR="00725789" w:rsidRDefault="00725789" w:rsidP="00725789">
      <w:pPr>
        <w:pStyle w:val="PL"/>
      </w:pPr>
      <w:r>
        <w:t xml:space="preserve">                - type: object</w:t>
      </w:r>
    </w:p>
    <w:p w14:paraId="3B9ED0EE" w14:textId="77777777" w:rsidR="00725789" w:rsidRDefault="00725789" w:rsidP="00725789">
      <w:pPr>
        <w:pStyle w:val="PL"/>
      </w:pPr>
      <w:r>
        <w:t xml:space="preserve">                  properties:</w:t>
      </w:r>
    </w:p>
    <w:p w14:paraId="56C2163F" w14:textId="77777777" w:rsidR="00725789" w:rsidRDefault="00725789" w:rsidP="00725789">
      <w:pPr>
        <w:pStyle w:val="PL"/>
      </w:pPr>
      <w:r>
        <w:t xml:space="preserve">                    plmnIdList:</w:t>
      </w:r>
    </w:p>
    <w:p w14:paraId="6EDC5C48" w14:textId="77777777" w:rsidR="00725789" w:rsidRDefault="00725789" w:rsidP="00725789">
      <w:pPr>
        <w:pStyle w:val="PL"/>
      </w:pPr>
      <w:r>
        <w:t xml:space="preserve">                      $ref: 'TS28541_NrNrm.yaml#/components/schemas/PlmnIdList'</w:t>
      </w:r>
    </w:p>
    <w:p w14:paraId="16CD177E" w14:textId="77777777" w:rsidR="00725789" w:rsidRDefault="00725789" w:rsidP="00725789">
      <w:pPr>
        <w:pStyle w:val="PL"/>
      </w:pPr>
      <w:r>
        <w:t xml:space="preserve">                    sBIFqdn:</w:t>
      </w:r>
    </w:p>
    <w:p w14:paraId="550AEE73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1F6A9C07" w14:textId="77777777" w:rsidR="00725789" w:rsidRDefault="00725789" w:rsidP="00725789">
      <w:pPr>
        <w:pStyle w:val="PL"/>
      </w:pPr>
      <w:r>
        <w:t xml:space="preserve">                    snssaiList:</w:t>
      </w:r>
    </w:p>
    <w:p w14:paraId="57F081BF" w14:textId="77777777" w:rsidR="00725789" w:rsidRDefault="00725789" w:rsidP="00725789">
      <w:pPr>
        <w:pStyle w:val="PL"/>
      </w:pPr>
      <w:r>
        <w:t xml:space="preserve">                      $ref: '#/components/schemas/SnssaiList'</w:t>
      </w:r>
    </w:p>
    <w:p w14:paraId="40AE67FC" w14:textId="77777777" w:rsidR="00725789" w:rsidRDefault="00725789" w:rsidP="00725789">
      <w:pPr>
        <w:pStyle w:val="PL"/>
      </w:pPr>
      <w:r>
        <w:t xml:space="preserve">                    managedNFProfile:</w:t>
      </w:r>
    </w:p>
    <w:p w14:paraId="7DD80217" w14:textId="77777777" w:rsidR="00725789" w:rsidRDefault="00725789" w:rsidP="00725789">
      <w:pPr>
        <w:pStyle w:val="PL"/>
      </w:pPr>
      <w:r>
        <w:t xml:space="preserve">                      $ref: '#/components/schemas/ManagedNFProfile'</w:t>
      </w:r>
    </w:p>
    <w:p w14:paraId="62D51A80" w14:textId="77777777" w:rsidR="00725789" w:rsidRDefault="00725789" w:rsidP="00725789">
      <w:pPr>
        <w:pStyle w:val="PL"/>
      </w:pPr>
      <w:r>
        <w:t xml:space="preserve">                    commModelList:</w:t>
      </w:r>
    </w:p>
    <w:p w14:paraId="24667AF1" w14:textId="77777777" w:rsidR="00725789" w:rsidRDefault="00725789" w:rsidP="00725789">
      <w:pPr>
        <w:pStyle w:val="PL"/>
      </w:pPr>
      <w:r>
        <w:t xml:space="preserve">                      $ref: '#/components/schemas/CommModelList'</w:t>
      </w:r>
    </w:p>
    <w:p w14:paraId="0A872C3F" w14:textId="77777777" w:rsidR="00725789" w:rsidRDefault="00725789" w:rsidP="00725789">
      <w:pPr>
        <w:pStyle w:val="PL"/>
      </w:pPr>
      <w:r>
        <w:t xml:space="preserve">        - $ref: 'TS28623_GenericNrm.yaml#/components/schemas/ManagedFunction-ncO'</w:t>
      </w:r>
    </w:p>
    <w:p w14:paraId="7EB9254E" w14:textId="77777777" w:rsidR="00725789" w:rsidRDefault="00725789" w:rsidP="00725789">
      <w:pPr>
        <w:pStyle w:val="PL"/>
      </w:pPr>
      <w:r>
        <w:t xml:space="preserve">        - type: object</w:t>
      </w:r>
    </w:p>
    <w:p w14:paraId="1FD918EC" w14:textId="77777777" w:rsidR="00725789" w:rsidRDefault="00725789" w:rsidP="00725789">
      <w:pPr>
        <w:pStyle w:val="PL"/>
      </w:pPr>
      <w:r>
        <w:t xml:space="preserve">          properties:</w:t>
      </w:r>
    </w:p>
    <w:p w14:paraId="669DEBAD" w14:textId="77777777" w:rsidR="00725789" w:rsidRDefault="00725789" w:rsidP="00725789">
      <w:pPr>
        <w:pStyle w:val="PL"/>
      </w:pPr>
      <w:r>
        <w:t xml:space="preserve">            EP_N12:</w:t>
      </w:r>
    </w:p>
    <w:p w14:paraId="536732CC" w14:textId="77777777" w:rsidR="00725789" w:rsidRDefault="00725789" w:rsidP="00725789">
      <w:pPr>
        <w:pStyle w:val="PL"/>
      </w:pPr>
      <w:r>
        <w:t xml:space="preserve">              $ref: '#/components/schemas/EP_N12-Multiple'</w:t>
      </w:r>
    </w:p>
    <w:p w14:paraId="3914ABFA" w14:textId="77777777" w:rsidR="00725789" w:rsidRDefault="00725789" w:rsidP="00725789">
      <w:pPr>
        <w:pStyle w:val="PL"/>
      </w:pPr>
      <w:r>
        <w:t xml:space="preserve">            EP_N13:</w:t>
      </w:r>
    </w:p>
    <w:p w14:paraId="691676ED" w14:textId="77777777" w:rsidR="00725789" w:rsidRDefault="00725789" w:rsidP="00725789">
      <w:pPr>
        <w:pStyle w:val="PL"/>
      </w:pPr>
      <w:r>
        <w:t xml:space="preserve">              $ref: '#/components/schemas/EP_N13-Multiple'</w:t>
      </w:r>
    </w:p>
    <w:p w14:paraId="1DDD4B86" w14:textId="77777777" w:rsidR="00725789" w:rsidRDefault="00725789" w:rsidP="00725789">
      <w:pPr>
        <w:pStyle w:val="PL"/>
      </w:pPr>
      <w:r>
        <w:t xml:space="preserve">    UdmFunction-Single:</w:t>
      </w:r>
    </w:p>
    <w:p w14:paraId="4DA71CF6" w14:textId="77777777" w:rsidR="00725789" w:rsidRDefault="00725789" w:rsidP="00725789">
      <w:pPr>
        <w:pStyle w:val="PL"/>
      </w:pPr>
      <w:r>
        <w:t xml:space="preserve">      allOf:</w:t>
      </w:r>
    </w:p>
    <w:p w14:paraId="1F0ED592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17241177" w14:textId="77777777" w:rsidR="00725789" w:rsidRDefault="00725789" w:rsidP="00725789">
      <w:pPr>
        <w:pStyle w:val="PL"/>
      </w:pPr>
      <w:r>
        <w:t xml:space="preserve">        - type: object</w:t>
      </w:r>
    </w:p>
    <w:p w14:paraId="5DBECA63" w14:textId="77777777" w:rsidR="00725789" w:rsidRDefault="00725789" w:rsidP="00725789">
      <w:pPr>
        <w:pStyle w:val="PL"/>
      </w:pPr>
      <w:r>
        <w:t xml:space="preserve">          properties:</w:t>
      </w:r>
    </w:p>
    <w:p w14:paraId="7B670EBA" w14:textId="77777777" w:rsidR="00725789" w:rsidRDefault="00725789" w:rsidP="00725789">
      <w:pPr>
        <w:pStyle w:val="PL"/>
      </w:pPr>
      <w:r>
        <w:t xml:space="preserve">            attributes:</w:t>
      </w:r>
    </w:p>
    <w:p w14:paraId="3BAD02D0" w14:textId="77777777" w:rsidR="00725789" w:rsidRDefault="00725789" w:rsidP="00725789">
      <w:pPr>
        <w:pStyle w:val="PL"/>
      </w:pPr>
      <w:r>
        <w:t xml:space="preserve">              allOf:</w:t>
      </w:r>
    </w:p>
    <w:p w14:paraId="7751A82C" w14:textId="77777777" w:rsidR="00725789" w:rsidRDefault="00725789" w:rsidP="00725789">
      <w:pPr>
        <w:pStyle w:val="PL"/>
      </w:pPr>
      <w:r>
        <w:t xml:space="preserve">                - $ref: 'TS28623_GenericNrm.yaml#/components/schemas/ManagedFunction-Attr'</w:t>
      </w:r>
    </w:p>
    <w:p w14:paraId="12AD8C2F" w14:textId="77777777" w:rsidR="00725789" w:rsidRDefault="00725789" w:rsidP="00725789">
      <w:pPr>
        <w:pStyle w:val="PL"/>
      </w:pPr>
      <w:r>
        <w:t xml:space="preserve">                - type: object</w:t>
      </w:r>
    </w:p>
    <w:p w14:paraId="26E7A5A4" w14:textId="77777777" w:rsidR="00725789" w:rsidRDefault="00725789" w:rsidP="00725789">
      <w:pPr>
        <w:pStyle w:val="PL"/>
      </w:pPr>
      <w:r>
        <w:t xml:space="preserve">                  properties:</w:t>
      </w:r>
    </w:p>
    <w:p w14:paraId="1FCA51C2" w14:textId="77777777" w:rsidR="00725789" w:rsidRDefault="00725789" w:rsidP="00725789">
      <w:pPr>
        <w:pStyle w:val="PL"/>
      </w:pPr>
      <w:r>
        <w:t xml:space="preserve">                    plmnIdList:</w:t>
      </w:r>
    </w:p>
    <w:p w14:paraId="2FAF3666" w14:textId="77777777" w:rsidR="00725789" w:rsidRDefault="00725789" w:rsidP="00725789">
      <w:pPr>
        <w:pStyle w:val="PL"/>
      </w:pPr>
      <w:r>
        <w:t xml:space="preserve">                      $ref: 'TS28541_NrNrm.yaml#/components/schemas/PlmnIdList'</w:t>
      </w:r>
    </w:p>
    <w:p w14:paraId="6FC6C65C" w14:textId="77777777" w:rsidR="00725789" w:rsidRDefault="00725789" w:rsidP="00725789">
      <w:pPr>
        <w:pStyle w:val="PL"/>
      </w:pPr>
      <w:r>
        <w:t xml:space="preserve">                    sBIFqdn:</w:t>
      </w:r>
    </w:p>
    <w:p w14:paraId="37B4B96C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2B3A43C5" w14:textId="77777777" w:rsidR="00725789" w:rsidRDefault="00725789" w:rsidP="00725789">
      <w:pPr>
        <w:pStyle w:val="PL"/>
      </w:pPr>
      <w:r>
        <w:t xml:space="preserve">                    snssaiList:</w:t>
      </w:r>
    </w:p>
    <w:p w14:paraId="7546A6BE" w14:textId="77777777" w:rsidR="00725789" w:rsidRDefault="00725789" w:rsidP="00725789">
      <w:pPr>
        <w:pStyle w:val="PL"/>
      </w:pPr>
      <w:r>
        <w:t xml:space="preserve">                      $ref: '#/components/schemas/SnssaiList'</w:t>
      </w:r>
    </w:p>
    <w:p w14:paraId="3277C07C" w14:textId="77777777" w:rsidR="00725789" w:rsidRDefault="00725789" w:rsidP="00725789">
      <w:pPr>
        <w:pStyle w:val="PL"/>
      </w:pPr>
      <w:r>
        <w:t xml:space="preserve">                    managedNFProfile:</w:t>
      </w:r>
    </w:p>
    <w:p w14:paraId="37201975" w14:textId="77777777" w:rsidR="00725789" w:rsidRDefault="00725789" w:rsidP="00725789">
      <w:pPr>
        <w:pStyle w:val="PL"/>
      </w:pPr>
      <w:r>
        <w:t xml:space="preserve">                      $ref: '#/components/schemas/ManagedNFProfile'</w:t>
      </w:r>
    </w:p>
    <w:p w14:paraId="657D711F" w14:textId="77777777" w:rsidR="00725789" w:rsidRDefault="00725789" w:rsidP="00725789">
      <w:pPr>
        <w:pStyle w:val="PL"/>
      </w:pPr>
      <w:r>
        <w:t xml:space="preserve">                    commModelList:</w:t>
      </w:r>
    </w:p>
    <w:p w14:paraId="1869A761" w14:textId="77777777" w:rsidR="00725789" w:rsidRDefault="00725789" w:rsidP="00725789">
      <w:pPr>
        <w:pStyle w:val="PL"/>
      </w:pPr>
      <w:r>
        <w:t xml:space="preserve">                      $ref: '#/components/schemas/CommModelList'</w:t>
      </w:r>
    </w:p>
    <w:p w14:paraId="2846E40B" w14:textId="77777777" w:rsidR="00725789" w:rsidRDefault="00725789" w:rsidP="00725789">
      <w:pPr>
        <w:pStyle w:val="PL"/>
      </w:pPr>
      <w:r>
        <w:t xml:space="preserve">                    eCSAddrConfigInfo:</w:t>
      </w:r>
    </w:p>
    <w:p w14:paraId="42A74F7D" w14:textId="77777777" w:rsidR="00725789" w:rsidRDefault="00725789" w:rsidP="00725789">
      <w:pPr>
        <w:pStyle w:val="PL"/>
      </w:pPr>
      <w:r>
        <w:t xml:space="preserve">                      $ref: '#/components/schemas/ECSAddrConfigInfo'</w:t>
      </w:r>
    </w:p>
    <w:p w14:paraId="27A151EB" w14:textId="77777777" w:rsidR="00725789" w:rsidRDefault="00725789" w:rsidP="00725789">
      <w:pPr>
        <w:pStyle w:val="PL"/>
      </w:pPr>
      <w:r>
        <w:t xml:space="preserve">        - $ref: 'TS28623_GenericNrm.yaml#/components/schemas/ManagedFunction-ncO'</w:t>
      </w:r>
    </w:p>
    <w:p w14:paraId="72D0603C" w14:textId="77777777" w:rsidR="00725789" w:rsidRDefault="00725789" w:rsidP="00725789">
      <w:pPr>
        <w:pStyle w:val="PL"/>
      </w:pPr>
      <w:r>
        <w:t xml:space="preserve">        - type: object</w:t>
      </w:r>
    </w:p>
    <w:p w14:paraId="3F08E305" w14:textId="77777777" w:rsidR="00725789" w:rsidRDefault="00725789" w:rsidP="00725789">
      <w:pPr>
        <w:pStyle w:val="PL"/>
      </w:pPr>
      <w:r>
        <w:t xml:space="preserve">          properties:</w:t>
      </w:r>
    </w:p>
    <w:p w14:paraId="52FA0F28" w14:textId="77777777" w:rsidR="00725789" w:rsidRDefault="00725789" w:rsidP="00725789">
      <w:pPr>
        <w:pStyle w:val="PL"/>
      </w:pPr>
      <w:r>
        <w:t xml:space="preserve">            EP_N8:</w:t>
      </w:r>
    </w:p>
    <w:p w14:paraId="5E24514A" w14:textId="77777777" w:rsidR="00725789" w:rsidRDefault="00725789" w:rsidP="00725789">
      <w:pPr>
        <w:pStyle w:val="PL"/>
      </w:pPr>
      <w:r>
        <w:t xml:space="preserve">              $ref: '#/components/schemas/EP_N8-Multiple'</w:t>
      </w:r>
    </w:p>
    <w:p w14:paraId="324F62F8" w14:textId="77777777" w:rsidR="00725789" w:rsidRDefault="00725789" w:rsidP="00725789">
      <w:pPr>
        <w:pStyle w:val="PL"/>
      </w:pPr>
      <w:r>
        <w:t xml:space="preserve">            EP_N10:</w:t>
      </w:r>
    </w:p>
    <w:p w14:paraId="2A948AD4" w14:textId="77777777" w:rsidR="00725789" w:rsidRDefault="00725789" w:rsidP="00725789">
      <w:pPr>
        <w:pStyle w:val="PL"/>
      </w:pPr>
      <w:r>
        <w:t xml:space="preserve">              $ref: '#/components/schemas/EP_N10-Multiple'</w:t>
      </w:r>
    </w:p>
    <w:p w14:paraId="1F9EAC7A" w14:textId="77777777" w:rsidR="00725789" w:rsidRDefault="00725789" w:rsidP="00725789">
      <w:pPr>
        <w:pStyle w:val="PL"/>
      </w:pPr>
      <w:r>
        <w:t xml:space="preserve">            EP_N13:</w:t>
      </w:r>
    </w:p>
    <w:p w14:paraId="254B8669" w14:textId="77777777" w:rsidR="00725789" w:rsidRDefault="00725789" w:rsidP="00725789">
      <w:pPr>
        <w:pStyle w:val="PL"/>
      </w:pPr>
      <w:r>
        <w:t xml:space="preserve">              $ref: '#/components/schemas/EP_N13-Multiple'</w:t>
      </w:r>
    </w:p>
    <w:p w14:paraId="5D702590" w14:textId="77777777" w:rsidR="00725789" w:rsidRDefault="00725789" w:rsidP="00725789">
      <w:pPr>
        <w:pStyle w:val="PL"/>
      </w:pPr>
      <w:r>
        <w:t xml:space="preserve">    UdrFunction-Single:</w:t>
      </w:r>
    </w:p>
    <w:p w14:paraId="325DE0BA" w14:textId="77777777" w:rsidR="00725789" w:rsidRDefault="00725789" w:rsidP="00725789">
      <w:pPr>
        <w:pStyle w:val="PL"/>
      </w:pPr>
      <w:r>
        <w:t xml:space="preserve">      allOf:</w:t>
      </w:r>
    </w:p>
    <w:p w14:paraId="56830A1F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7C283D32" w14:textId="77777777" w:rsidR="00725789" w:rsidRDefault="00725789" w:rsidP="00725789">
      <w:pPr>
        <w:pStyle w:val="PL"/>
      </w:pPr>
      <w:r>
        <w:t xml:space="preserve">        - type: object</w:t>
      </w:r>
    </w:p>
    <w:p w14:paraId="2EC0A39F" w14:textId="77777777" w:rsidR="00725789" w:rsidRDefault="00725789" w:rsidP="00725789">
      <w:pPr>
        <w:pStyle w:val="PL"/>
      </w:pPr>
      <w:r>
        <w:t xml:space="preserve">          properties:</w:t>
      </w:r>
    </w:p>
    <w:p w14:paraId="2F51D95D" w14:textId="77777777" w:rsidR="00725789" w:rsidRDefault="00725789" w:rsidP="00725789">
      <w:pPr>
        <w:pStyle w:val="PL"/>
      </w:pPr>
      <w:r>
        <w:t xml:space="preserve">            attributes:</w:t>
      </w:r>
    </w:p>
    <w:p w14:paraId="720C8D03" w14:textId="77777777" w:rsidR="00725789" w:rsidRDefault="00725789" w:rsidP="00725789">
      <w:pPr>
        <w:pStyle w:val="PL"/>
      </w:pPr>
      <w:r>
        <w:t xml:space="preserve">              allOf:</w:t>
      </w:r>
    </w:p>
    <w:p w14:paraId="668AB030" w14:textId="77777777" w:rsidR="00725789" w:rsidRDefault="00725789" w:rsidP="00725789">
      <w:pPr>
        <w:pStyle w:val="PL"/>
      </w:pPr>
      <w:r>
        <w:t xml:space="preserve">                - $ref: 'TS28623_GenericNrm.yaml#/components/schemas/ManagedFunction-Attr'</w:t>
      </w:r>
    </w:p>
    <w:p w14:paraId="71960444" w14:textId="77777777" w:rsidR="00725789" w:rsidRDefault="00725789" w:rsidP="00725789">
      <w:pPr>
        <w:pStyle w:val="PL"/>
      </w:pPr>
      <w:r>
        <w:t xml:space="preserve">                - type: object</w:t>
      </w:r>
    </w:p>
    <w:p w14:paraId="232E94F3" w14:textId="77777777" w:rsidR="00725789" w:rsidRDefault="00725789" w:rsidP="00725789">
      <w:pPr>
        <w:pStyle w:val="PL"/>
      </w:pPr>
      <w:r>
        <w:t xml:space="preserve">                  properties:</w:t>
      </w:r>
    </w:p>
    <w:p w14:paraId="4D14E5A6" w14:textId="77777777" w:rsidR="00725789" w:rsidRDefault="00725789" w:rsidP="00725789">
      <w:pPr>
        <w:pStyle w:val="PL"/>
      </w:pPr>
      <w:r>
        <w:t xml:space="preserve">                    plmnIdList:</w:t>
      </w:r>
    </w:p>
    <w:p w14:paraId="35BAF410" w14:textId="77777777" w:rsidR="00725789" w:rsidRDefault="00725789" w:rsidP="00725789">
      <w:pPr>
        <w:pStyle w:val="PL"/>
      </w:pPr>
      <w:r>
        <w:t xml:space="preserve">                      $ref: 'TS28541_NrNrm.yaml#/components/schemas/PlmnIdList'</w:t>
      </w:r>
    </w:p>
    <w:p w14:paraId="6031CCB9" w14:textId="77777777" w:rsidR="00725789" w:rsidRDefault="00725789" w:rsidP="00725789">
      <w:pPr>
        <w:pStyle w:val="PL"/>
      </w:pPr>
      <w:r>
        <w:t xml:space="preserve">                    sBIFqdn:</w:t>
      </w:r>
    </w:p>
    <w:p w14:paraId="7187B6E9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7E810373" w14:textId="77777777" w:rsidR="00725789" w:rsidRDefault="00725789" w:rsidP="00725789">
      <w:pPr>
        <w:pStyle w:val="PL"/>
      </w:pPr>
      <w:r>
        <w:lastRenderedPageBreak/>
        <w:t xml:space="preserve">                    snssaiList:</w:t>
      </w:r>
    </w:p>
    <w:p w14:paraId="366E47E4" w14:textId="77777777" w:rsidR="00725789" w:rsidRDefault="00725789" w:rsidP="00725789">
      <w:pPr>
        <w:pStyle w:val="PL"/>
      </w:pPr>
      <w:r>
        <w:t xml:space="preserve">                      $ref: '#/components/schemas/SnssaiList'</w:t>
      </w:r>
    </w:p>
    <w:p w14:paraId="3FC8CC12" w14:textId="77777777" w:rsidR="00725789" w:rsidRDefault="00725789" w:rsidP="00725789">
      <w:pPr>
        <w:pStyle w:val="PL"/>
      </w:pPr>
      <w:r>
        <w:t xml:space="preserve">                    managedNFProfile:</w:t>
      </w:r>
    </w:p>
    <w:p w14:paraId="1549AB01" w14:textId="77777777" w:rsidR="00725789" w:rsidRDefault="00725789" w:rsidP="00725789">
      <w:pPr>
        <w:pStyle w:val="PL"/>
      </w:pPr>
      <w:r>
        <w:t xml:space="preserve">                      $ref: '#/components/schemas/ManagedNFProfile'</w:t>
      </w:r>
    </w:p>
    <w:p w14:paraId="4631FE62" w14:textId="77777777" w:rsidR="00725789" w:rsidRDefault="00725789" w:rsidP="00725789">
      <w:pPr>
        <w:pStyle w:val="PL"/>
        <w:rPr>
          <w:ins w:id="12" w:author="sunse"/>
        </w:rPr>
      </w:pPr>
      <w:ins w:id="13" w:author="sunse">
        <w:r>
          <w:t xml:space="preserve">        - $ref: 'TS28623_GenericNrm.yaml#/components/schemas/ManagedFunction-ncO'</w:t>
        </w:r>
      </w:ins>
    </w:p>
    <w:p w14:paraId="06F8D836" w14:textId="77777777" w:rsidR="00725789" w:rsidRDefault="00725789" w:rsidP="00725789">
      <w:pPr>
        <w:pStyle w:val="PL"/>
      </w:pPr>
      <w:r>
        <w:t xml:space="preserve">    UdsfFunction-Single:</w:t>
      </w:r>
    </w:p>
    <w:p w14:paraId="138B4498" w14:textId="77777777" w:rsidR="00725789" w:rsidRDefault="00725789" w:rsidP="00725789">
      <w:pPr>
        <w:pStyle w:val="PL"/>
      </w:pPr>
      <w:r>
        <w:t xml:space="preserve">      allOf:</w:t>
      </w:r>
    </w:p>
    <w:p w14:paraId="60D33ECD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231D3888" w14:textId="77777777" w:rsidR="00725789" w:rsidRDefault="00725789" w:rsidP="00725789">
      <w:pPr>
        <w:pStyle w:val="PL"/>
      </w:pPr>
      <w:r>
        <w:t xml:space="preserve">        - type: object</w:t>
      </w:r>
    </w:p>
    <w:p w14:paraId="330E8F20" w14:textId="77777777" w:rsidR="00725789" w:rsidRDefault="00725789" w:rsidP="00725789">
      <w:pPr>
        <w:pStyle w:val="PL"/>
      </w:pPr>
      <w:r>
        <w:t xml:space="preserve">          properties:</w:t>
      </w:r>
    </w:p>
    <w:p w14:paraId="509590AC" w14:textId="77777777" w:rsidR="00725789" w:rsidRDefault="00725789" w:rsidP="00725789">
      <w:pPr>
        <w:pStyle w:val="PL"/>
      </w:pPr>
      <w:r>
        <w:t xml:space="preserve">            attributes:</w:t>
      </w:r>
    </w:p>
    <w:p w14:paraId="14DBEC5B" w14:textId="77777777" w:rsidR="00725789" w:rsidRDefault="00725789" w:rsidP="00725789">
      <w:pPr>
        <w:pStyle w:val="PL"/>
      </w:pPr>
      <w:r>
        <w:t xml:space="preserve">              allOf:</w:t>
      </w:r>
    </w:p>
    <w:p w14:paraId="540718AD" w14:textId="77777777" w:rsidR="00725789" w:rsidRDefault="00725789" w:rsidP="00725789">
      <w:pPr>
        <w:pStyle w:val="PL"/>
      </w:pPr>
      <w:r>
        <w:t xml:space="preserve">                - $ref: 'TS28623_GenericNrm.yaml#/components/schemas/ManagedFunction-Attr'</w:t>
      </w:r>
    </w:p>
    <w:p w14:paraId="2F4A98D7" w14:textId="77777777" w:rsidR="00725789" w:rsidRDefault="00725789" w:rsidP="00725789">
      <w:pPr>
        <w:pStyle w:val="PL"/>
      </w:pPr>
      <w:r>
        <w:t xml:space="preserve">                - type: object</w:t>
      </w:r>
    </w:p>
    <w:p w14:paraId="5BD62A79" w14:textId="77777777" w:rsidR="00725789" w:rsidRDefault="00725789" w:rsidP="00725789">
      <w:pPr>
        <w:pStyle w:val="PL"/>
      </w:pPr>
      <w:r>
        <w:t xml:space="preserve">                  properties:</w:t>
      </w:r>
    </w:p>
    <w:p w14:paraId="422850E7" w14:textId="77777777" w:rsidR="00725789" w:rsidRDefault="00725789" w:rsidP="00725789">
      <w:pPr>
        <w:pStyle w:val="PL"/>
      </w:pPr>
      <w:r>
        <w:t xml:space="preserve">                    plmnIdList:</w:t>
      </w:r>
    </w:p>
    <w:p w14:paraId="1FB48BCE" w14:textId="77777777" w:rsidR="00725789" w:rsidRDefault="00725789" w:rsidP="00725789">
      <w:pPr>
        <w:pStyle w:val="PL"/>
      </w:pPr>
      <w:r>
        <w:t xml:space="preserve">                      $ref: 'TS28541_NrNrm.yaml#/components/schemas/PlmnIdList'</w:t>
      </w:r>
    </w:p>
    <w:p w14:paraId="6C64282A" w14:textId="77777777" w:rsidR="00725789" w:rsidRDefault="00725789" w:rsidP="00725789">
      <w:pPr>
        <w:pStyle w:val="PL"/>
      </w:pPr>
      <w:r>
        <w:t xml:space="preserve">                    sBIFqdn:</w:t>
      </w:r>
    </w:p>
    <w:p w14:paraId="5965B44A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2DC25D6A" w14:textId="77777777" w:rsidR="00725789" w:rsidRDefault="00725789" w:rsidP="00725789">
      <w:pPr>
        <w:pStyle w:val="PL"/>
      </w:pPr>
      <w:r>
        <w:t xml:space="preserve">                    snssaiList:</w:t>
      </w:r>
    </w:p>
    <w:p w14:paraId="14867FE1" w14:textId="77777777" w:rsidR="00725789" w:rsidRDefault="00725789" w:rsidP="00725789">
      <w:pPr>
        <w:pStyle w:val="PL"/>
      </w:pPr>
      <w:r>
        <w:t xml:space="preserve">                      $ref: '#/components/schemas/SnssaiList'</w:t>
      </w:r>
    </w:p>
    <w:p w14:paraId="06E4A273" w14:textId="77777777" w:rsidR="00725789" w:rsidRDefault="00725789" w:rsidP="00725789">
      <w:pPr>
        <w:pStyle w:val="PL"/>
      </w:pPr>
      <w:r>
        <w:t xml:space="preserve">                    managedNFProfile:</w:t>
      </w:r>
    </w:p>
    <w:p w14:paraId="0C38C2BD" w14:textId="77777777" w:rsidR="00725789" w:rsidRDefault="00725789" w:rsidP="00725789">
      <w:pPr>
        <w:pStyle w:val="PL"/>
      </w:pPr>
      <w:r>
        <w:t xml:space="preserve">                      $ref: '#/components/schemas/ManagedNFProfile'</w:t>
      </w:r>
    </w:p>
    <w:p w14:paraId="78937F89" w14:textId="77777777" w:rsidR="00725789" w:rsidRDefault="00725789" w:rsidP="00725789">
      <w:pPr>
        <w:pStyle w:val="PL"/>
        <w:rPr>
          <w:ins w:id="14" w:author="sunse"/>
        </w:rPr>
      </w:pPr>
      <w:ins w:id="15" w:author="sunse">
        <w:r>
          <w:t xml:space="preserve">        - $ref: 'TS28623_GenericNrm.yaml#/components/schemas/ManagedFunction-ncO'</w:t>
        </w:r>
      </w:ins>
    </w:p>
    <w:p w14:paraId="4D90916C" w14:textId="77777777" w:rsidR="00725789" w:rsidRDefault="00725789" w:rsidP="00725789">
      <w:pPr>
        <w:pStyle w:val="PL"/>
      </w:pPr>
      <w:r>
        <w:t xml:space="preserve">    NrfFunction-Single:</w:t>
      </w:r>
    </w:p>
    <w:p w14:paraId="3E27B061" w14:textId="77777777" w:rsidR="00725789" w:rsidRDefault="00725789" w:rsidP="00725789">
      <w:pPr>
        <w:pStyle w:val="PL"/>
      </w:pPr>
      <w:r>
        <w:t xml:space="preserve">      allOf:</w:t>
      </w:r>
    </w:p>
    <w:p w14:paraId="13A65268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6EB41919" w14:textId="77777777" w:rsidR="00725789" w:rsidRDefault="00725789" w:rsidP="00725789">
      <w:pPr>
        <w:pStyle w:val="PL"/>
      </w:pPr>
      <w:r>
        <w:t xml:space="preserve">        - type: object</w:t>
      </w:r>
    </w:p>
    <w:p w14:paraId="0E33D290" w14:textId="77777777" w:rsidR="00725789" w:rsidRDefault="00725789" w:rsidP="00725789">
      <w:pPr>
        <w:pStyle w:val="PL"/>
      </w:pPr>
      <w:r>
        <w:t xml:space="preserve">          properties:</w:t>
      </w:r>
    </w:p>
    <w:p w14:paraId="7521A92A" w14:textId="77777777" w:rsidR="00725789" w:rsidRDefault="00725789" w:rsidP="00725789">
      <w:pPr>
        <w:pStyle w:val="PL"/>
      </w:pPr>
      <w:r>
        <w:t xml:space="preserve">            attributes:</w:t>
      </w:r>
    </w:p>
    <w:p w14:paraId="27639BB5" w14:textId="77777777" w:rsidR="00725789" w:rsidRDefault="00725789" w:rsidP="00725789">
      <w:pPr>
        <w:pStyle w:val="PL"/>
      </w:pPr>
      <w:r>
        <w:t xml:space="preserve">              allOf:</w:t>
      </w:r>
    </w:p>
    <w:p w14:paraId="33593483" w14:textId="77777777" w:rsidR="00725789" w:rsidRDefault="00725789" w:rsidP="00725789">
      <w:pPr>
        <w:pStyle w:val="PL"/>
      </w:pPr>
      <w:r>
        <w:t xml:space="preserve">                - $ref: 'TS28623_GenericNrm.yaml#/components/schemas/ManagedFunction-Attr'</w:t>
      </w:r>
    </w:p>
    <w:p w14:paraId="0040638E" w14:textId="77777777" w:rsidR="00725789" w:rsidRDefault="00725789" w:rsidP="00725789">
      <w:pPr>
        <w:pStyle w:val="PL"/>
      </w:pPr>
      <w:r>
        <w:t xml:space="preserve">                - type: object</w:t>
      </w:r>
    </w:p>
    <w:p w14:paraId="4137E985" w14:textId="77777777" w:rsidR="00725789" w:rsidRDefault="00725789" w:rsidP="00725789">
      <w:pPr>
        <w:pStyle w:val="PL"/>
      </w:pPr>
      <w:r>
        <w:t xml:space="preserve">                  properties:</w:t>
      </w:r>
    </w:p>
    <w:p w14:paraId="1906703B" w14:textId="77777777" w:rsidR="00725789" w:rsidRDefault="00725789" w:rsidP="00725789">
      <w:pPr>
        <w:pStyle w:val="PL"/>
      </w:pPr>
      <w:r>
        <w:t xml:space="preserve">                    plmnIdList:</w:t>
      </w:r>
    </w:p>
    <w:p w14:paraId="270C524A" w14:textId="77777777" w:rsidR="00725789" w:rsidRDefault="00725789" w:rsidP="00725789">
      <w:pPr>
        <w:pStyle w:val="PL"/>
      </w:pPr>
      <w:r>
        <w:t xml:space="preserve">                      $ref: 'TS28541_NrNrm.yaml#/components/schemas/PlmnIdList'</w:t>
      </w:r>
    </w:p>
    <w:p w14:paraId="1EBDA5F8" w14:textId="77777777" w:rsidR="00725789" w:rsidRDefault="00725789" w:rsidP="00725789">
      <w:pPr>
        <w:pStyle w:val="PL"/>
      </w:pPr>
      <w:r>
        <w:t xml:space="preserve">                    sBIFqdn:</w:t>
      </w:r>
    </w:p>
    <w:p w14:paraId="6C94E0B3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267D296A" w14:textId="77777777" w:rsidR="00725789" w:rsidRDefault="00725789" w:rsidP="00725789">
      <w:pPr>
        <w:pStyle w:val="PL"/>
      </w:pPr>
      <w:r>
        <w:t xml:space="preserve">                    cNSIIdList:</w:t>
      </w:r>
    </w:p>
    <w:p w14:paraId="2AAAA10C" w14:textId="77777777" w:rsidR="00725789" w:rsidRDefault="00725789" w:rsidP="00725789">
      <w:pPr>
        <w:pStyle w:val="PL"/>
      </w:pPr>
      <w:r>
        <w:t xml:space="preserve">                      $ref: '#/components/schemas/CNSIIdList'</w:t>
      </w:r>
    </w:p>
    <w:p w14:paraId="6EF12585" w14:textId="77777777" w:rsidR="00725789" w:rsidRDefault="00725789" w:rsidP="00725789">
      <w:pPr>
        <w:pStyle w:val="PL"/>
      </w:pPr>
      <w:r>
        <w:t xml:space="preserve">                    nFProfileList:</w:t>
      </w:r>
    </w:p>
    <w:p w14:paraId="34394931" w14:textId="77777777" w:rsidR="00725789" w:rsidRDefault="00725789" w:rsidP="00725789">
      <w:pPr>
        <w:pStyle w:val="PL"/>
      </w:pPr>
      <w:r>
        <w:t xml:space="preserve">                      $ref: '#/components/schemas/NFProfileList'</w:t>
      </w:r>
    </w:p>
    <w:p w14:paraId="14B9A99B" w14:textId="77777777" w:rsidR="00725789" w:rsidRDefault="00725789" w:rsidP="00725789">
      <w:pPr>
        <w:pStyle w:val="PL"/>
      </w:pPr>
      <w:r>
        <w:t xml:space="preserve">                    snssaiList:</w:t>
      </w:r>
    </w:p>
    <w:p w14:paraId="31AC59C1" w14:textId="77777777" w:rsidR="00725789" w:rsidRDefault="00725789" w:rsidP="00725789">
      <w:pPr>
        <w:pStyle w:val="PL"/>
      </w:pPr>
      <w:r>
        <w:t xml:space="preserve">                      $ref: '#/components/schemas/SnssaiList'</w:t>
      </w:r>
    </w:p>
    <w:p w14:paraId="3BFC0EAA" w14:textId="77777777" w:rsidR="00725789" w:rsidRDefault="00725789" w:rsidP="00725789">
      <w:pPr>
        <w:pStyle w:val="PL"/>
      </w:pPr>
      <w:r>
        <w:t xml:space="preserve">        - $ref: 'TS28623_GenericNrm.yaml#/components/schemas/ManagedFunction-ncO'</w:t>
      </w:r>
    </w:p>
    <w:p w14:paraId="4FCB6985" w14:textId="77777777" w:rsidR="00725789" w:rsidRDefault="00725789" w:rsidP="00725789">
      <w:pPr>
        <w:pStyle w:val="PL"/>
      </w:pPr>
      <w:r>
        <w:t xml:space="preserve">        - type: object</w:t>
      </w:r>
    </w:p>
    <w:p w14:paraId="499C0462" w14:textId="77777777" w:rsidR="00725789" w:rsidRDefault="00725789" w:rsidP="00725789">
      <w:pPr>
        <w:pStyle w:val="PL"/>
      </w:pPr>
      <w:r>
        <w:t xml:space="preserve">          properties:</w:t>
      </w:r>
    </w:p>
    <w:p w14:paraId="0161011E" w14:textId="77777777" w:rsidR="00725789" w:rsidRDefault="00725789" w:rsidP="00725789">
      <w:pPr>
        <w:pStyle w:val="PL"/>
      </w:pPr>
      <w:r>
        <w:t xml:space="preserve">            EP_N27:</w:t>
      </w:r>
    </w:p>
    <w:p w14:paraId="01748364" w14:textId="77777777" w:rsidR="00725789" w:rsidRDefault="00725789" w:rsidP="00725789">
      <w:pPr>
        <w:pStyle w:val="PL"/>
      </w:pPr>
      <w:r>
        <w:t xml:space="preserve">              $ref: '#/components/schemas/EP_N27-Multiple'</w:t>
      </w:r>
    </w:p>
    <w:p w14:paraId="6DE13C3D" w14:textId="77777777" w:rsidR="00725789" w:rsidRDefault="00725789" w:rsidP="00725789">
      <w:pPr>
        <w:pStyle w:val="PL"/>
      </w:pPr>
      <w:r>
        <w:t xml:space="preserve">    NssfFunction-Single:</w:t>
      </w:r>
    </w:p>
    <w:p w14:paraId="74D0DC3D" w14:textId="77777777" w:rsidR="00725789" w:rsidRDefault="00725789" w:rsidP="00725789">
      <w:pPr>
        <w:pStyle w:val="PL"/>
      </w:pPr>
      <w:r>
        <w:t xml:space="preserve">      allOf:</w:t>
      </w:r>
    </w:p>
    <w:p w14:paraId="0B9E0D38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496DD6F7" w14:textId="77777777" w:rsidR="00725789" w:rsidRDefault="00725789" w:rsidP="00725789">
      <w:pPr>
        <w:pStyle w:val="PL"/>
      </w:pPr>
      <w:r>
        <w:t xml:space="preserve">        - type: object</w:t>
      </w:r>
    </w:p>
    <w:p w14:paraId="15DC8F5C" w14:textId="77777777" w:rsidR="00725789" w:rsidRDefault="00725789" w:rsidP="00725789">
      <w:pPr>
        <w:pStyle w:val="PL"/>
      </w:pPr>
      <w:r>
        <w:t xml:space="preserve">          properties:</w:t>
      </w:r>
    </w:p>
    <w:p w14:paraId="497476CA" w14:textId="77777777" w:rsidR="00725789" w:rsidRDefault="00725789" w:rsidP="00725789">
      <w:pPr>
        <w:pStyle w:val="PL"/>
      </w:pPr>
      <w:r>
        <w:t xml:space="preserve">            attributes:</w:t>
      </w:r>
    </w:p>
    <w:p w14:paraId="13FE1055" w14:textId="77777777" w:rsidR="00725789" w:rsidRDefault="00725789" w:rsidP="00725789">
      <w:pPr>
        <w:pStyle w:val="PL"/>
      </w:pPr>
      <w:r>
        <w:t xml:space="preserve">              allOf:</w:t>
      </w:r>
    </w:p>
    <w:p w14:paraId="14C54467" w14:textId="77777777" w:rsidR="00725789" w:rsidRDefault="00725789" w:rsidP="00725789">
      <w:pPr>
        <w:pStyle w:val="PL"/>
      </w:pPr>
      <w:r>
        <w:t xml:space="preserve">                - $ref: 'TS28623_GenericNrm.yaml#/components/schemas/ManagedFunction-Attr'</w:t>
      </w:r>
    </w:p>
    <w:p w14:paraId="6EDDEDBF" w14:textId="77777777" w:rsidR="00725789" w:rsidRDefault="00725789" w:rsidP="00725789">
      <w:pPr>
        <w:pStyle w:val="PL"/>
      </w:pPr>
      <w:r>
        <w:t xml:space="preserve">                - type: object</w:t>
      </w:r>
    </w:p>
    <w:p w14:paraId="52F6996B" w14:textId="77777777" w:rsidR="00725789" w:rsidRDefault="00725789" w:rsidP="00725789">
      <w:pPr>
        <w:pStyle w:val="PL"/>
      </w:pPr>
      <w:r>
        <w:t xml:space="preserve">                  properties:</w:t>
      </w:r>
    </w:p>
    <w:p w14:paraId="59688067" w14:textId="77777777" w:rsidR="00725789" w:rsidRDefault="00725789" w:rsidP="00725789">
      <w:pPr>
        <w:pStyle w:val="PL"/>
      </w:pPr>
      <w:r>
        <w:t xml:space="preserve">                    plmnIdList:</w:t>
      </w:r>
    </w:p>
    <w:p w14:paraId="1912C3CA" w14:textId="77777777" w:rsidR="00725789" w:rsidRDefault="00725789" w:rsidP="00725789">
      <w:pPr>
        <w:pStyle w:val="PL"/>
      </w:pPr>
      <w:r>
        <w:t xml:space="preserve">                      $ref: 'TS28541_NrNrm.yaml#/components/schemas/PlmnIdList'</w:t>
      </w:r>
    </w:p>
    <w:p w14:paraId="7FEDE416" w14:textId="77777777" w:rsidR="00725789" w:rsidRDefault="00725789" w:rsidP="00725789">
      <w:pPr>
        <w:pStyle w:val="PL"/>
      </w:pPr>
      <w:r>
        <w:t xml:space="preserve">                    sBIFqdn:</w:t>
      </w:r>
    </w:p>
    <w:p w14:paraId="645419AD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0969DB17" w14:textId="77777777" w:rsidR="00725789" w:rsidRDefault="00725789" w:rsidP="00725789">
      <w:pPr>
        <w:pStyle w:val="PL"/>
      </w:pPr>
      <w:r>
        <w:t xml:space="preserve">                    cNSIIdList:</w:t>
      </w:r>
    </w:p>
    <w:p w14:paraId="3D06C1A5" w14:textId="77777777" w:rsidR="00725789" w:rsidRDefault="00725789" w:rsidP="00725789">
      <w:pPr>
        <w:pStyle w:val="PL"/>
      </w:pPr>
      <w:r>
        <w:t xml:space="preserve">                      $ref: '#/components/schemas/CNSIIdList'</w:t>
      </w:r>
    </w:p>
    <w:p w14:paraId="473FAAF0" w14:textId="77777777" w:rsidR="00725789" w:rsidRDefault="00725789" w:rsidP="00725789">
      <w:pPr>
        <w:pStyle w:val="PL"/>
      </w:pPr>
      <w:r>
        <w:t xml:space="preserve">                    managedNFProfile:</w:t>
      </w:r>
    </w:p>
    <w:p w14:paraId="708D846A" w14:textId="77777777" w:rsidR="00725789" w:rsidRDefault="00725789" w:rsidP="00725789">
      <w:pPr>
        <w:pStyle w:val="PL"/>
      </w:pPr>
      <w:r>
        <w:t xml:space="preserve">                      $ref: '#/components/schemas/ManagedNFProfile'</w:t>
      </w:r>
    </w:p>
    <w:p w14:paraId="001DBE70" w14:textId="77777777" w:rsidR="00725789" w:rsidRDefault="00725789" w:rsidP="00725789">
      <w:pPr>
        <w:pStyle w:val="PL"/>
      </w:pPr>
      <w:r>
        <w:t xml:space="preserve">                    snssaiList:</w:t>
      </w:r>
    </w:p>
    <w:p w14:paraId="101F7FC5" w14:textId="77777777" w:rsidR="00725789" w:rsidRDefault="00725789" w:rsidP="00725789">
      <w:pPr>
        <w:pStyle w:val="PL"/>
      </w:pPr>
      <w:r>
        <w:t xml:space="preserve">                      $ref: '#/components/schemas/SnssaiList'</w:t>
      </w:r>
    </w:p>
    <w:p w14:paraId="23755B12" w14:textId="77777777" w:rsidR="00725789" w:rsidRDefault="00725789" w:rsidP="00725789">
      <w:pPr>
        <w:pStyle w:val="PL"/>
      </w:pPr>
      <w:r>
        <w:t xml:space="preserve">                    commModelList:</w:t>
      </w:r>
    </w:p>
    <w:p w14:paraId="683393B7" w14:textId="77777777" w:rsidR="00725789" w:rsidRDefault="00725789" w:rsidP="00725789">
      <w:pPr>
        <w:pStyle w:val="PL"/>
      </w:pPr>
      <w:r>
        <w:t xml:space="preserve">                      $ref: '#/components/schemas/CommModelList'</w:t>
      </w:r>
    </w:p>
    <w:p w14:paraId="1DB6BF28" w14:textId="77777777" w:rsidR="00725789" w:rsidRDefault="00725789" w:rsidP="00725789">
      <w:pPr>
        <w:pStyle w:val="PL"/>
      </w:pPr>
      <w:r>
        <w:t xml:space="preserve">        - $ref: 'TS28623_GenericNrm.yaml#/components/schemas/ManagedFunction-ncO'</w:t>
      </w:r>
    </w:p>
    <w:p w14:paraId="06D015AF" w14:textId="77777777" w:rsidR="00725789" w:rsidRDefault="00725789" w:rsidP="00725789">
      <w:pPr>
        <w:pStyle w:val="PL"/>
      </w:pPr>
      <w:r>
        <w:t xml:space="preserve">        - type: object</w:t>
      </w:r>
    </w:p>
    <w:p w14:paraId="77DC9E3B" w14:textId="77777777" w:rsidR="00725789" w:rsidRDefault="00725789" w:rsidP="00725789">
      <w:pPr>
        <w:pStyle w:val="PL"/>
      </w:pPr>
      <w:r>
        <w:t xml:space="preserve">          properties:</w:t>
      </w:r>
    </w:p>
    <w:p w14:paraId="65AF3E75" w14:textId="77777777" w:rsidR="00725789" w:rsidRDefault="00725789" w:rsidP="00725789">
      <w:pPr>
        <w:pStyle w:val="PL"/>
      </w:pPr>
      <w:r>
        <w:t xml:space="preserve">            EP_N22:</w:t>
      </w:r>
    </w:p>
    <w:p w14:paraId="0EFC069E" w14:textId="77777777" w:rsidR="00725789" w:rsidRDefault="00725789" w:rsidP="00725789">
      <w:pPr>
        <w:pStyle w:val="PL"/>
      </w:pPr>
      <w:r>
        <w:t xml:space="preserve">              $ref: '#/components/schemas/EP_N22-Multiple'</w:t>
      </w:r>
    </w:p>
    <w:p w14:paraId="75969564" w14:textId="77777777" w:rsidR="00725789" w:rsidRDefault="00725789" w:rsidP="00725789">
      <w:pPr>
        <w:pStyle w:val="PL"/>
      </w:pPr>
      <w:r>
        <w:t xml:space="preserve">            EP_N31:</w:t>
      </w:r>
    </w:p>
    <w:p w14:paraId="2CEE0DCC" w14:textId="77777777" w:rsidR="00725789" w:rsidRDefault="00725789" w:rsidP="00725789">
      <w:pPr>
        <w:pStyle w:val="PL"/>
      </w:pPr>
      <w:r>
        <w:t xml:space="preserve">              $ref: '#/components/schemas/EP_N31-Multiple'</w:t>
      </w:r>
    </w:p>
    <w:p w14:paraId="43941750" w14:textId="77777777" w:rsidR="00725789" w:rsidRDefault="00725789" w:rsidP="00725789">
      <w:pPr>
        <w:pStyle w:val="PL"/>
      </w:pPr>
      <w:r>
        <w:lastRenderedPageBreak/>
        <w:t xml:space="preserve">            EP_N34:</w:t>
      </w:r>
    </w:p>
    <w:p w14:paraId="234F277D" w14:textId="77777777" w:rsidR="00725789" w:rsidRDefault="00725789" w:rsidP="00725789">
      <w:pPr>
        <w:pStyle w:val="PL"/>
      </w:pPr>
      <w:r>
        <w:t xml:space="preserve">              $ref: '#/components/schemas/EP_N34-Multiple'</w:t>
      </w:r>
    </w:p>
    <w:p w14:paraId="2EAAAE91" w14:textId="77777777" w:rsidR="00725789" w:rsidRDefault="00725789" w:rsidP="00725789">
      <w:pPr>
        <w:pStyle w:val="PL"/>
      </w:pPr>
      <w:r>
        <w:t xml:space="preserve">    SmsfFunction-Single:</w:t>
      </w:r>
    </w:p>
    <w:p w14:paraId="64F7C771" w14:textId="77777777" w:rsidR="00725789" w:rsidRDefault="00725789" w:rsidP="00725789">
      <w:pPr>
        <w:pStyle w:val="PL"/>
      </w:pPr>
      <w:r>
        <w:t xml:space="preserve">      allOf:</w:t>
      </w:r>
    </w:p>
    <w:p w14:paraId="10AB20EE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101B0D00" w14:textId="77777777" w:rsidR="00725789" w:rsidRDefault="00725789" w:rsidP="00725789">
      <w:pPr>
        <w:pStyle w:val="PL"/>
      </w:pPr>
      <w:r>
        <w:t xml:space="preserve">        - type: object</w:t>
      </w:r>
    </w:p>
    <w:p w14:paraId="78CE77DD" w14:textId="77777777" w:rsidR="00725789" w:rsidRDefault="00725789" w:rsidP="00725789">
      <w:pPr>
        <w:pStyle w:val="PL"/>
      </w:pPr>
      <w:r>
        <w:t xml:space="preserve">          properties:</w:t>
      </w:r>
    </w:p>
    <w:p w14:paraId="23D94256" w14:textId="77777777" w:rsidR="00725789" w:rsidRDefault="00725789" w:rsidP="00725789">
      <w:pPr>
        <w:pStyle w:val="PL"/>
      </w:pPr>
      <w:r>
        <w:t xml:space="preserve">            attributes:</w:t>
      </w:r>
    </w:p>
    <w:p w14:paraId="60D2AA31" w14:textId="77777777" w:rsidR="00725789" w:rsidRDefault="00725789" w:rsidP="00725789">
      <w:pPr>
        <w:pStyle w:val="PL"/>
      </w:pPr>
      <w:r>
        <w:t xml:space="preserve">              allOf:</w:t>
      </w:r>
    </w:p>
    <w:p w14:paraId="0CD8088C" w14:textId="77777777" w:rsidR="00725789" w:rsidRDefault="00725789" w:rsidP="00725789">
      <w:pPr>
        <w:pStyle w:val="PL"/>
      </w:pPr>
      <w:r>
        <w:t xml:space="preserve">                - $ref: 'TS28623_GenericNrm.yaml#/components/schemas/ManagedFunction-Attr'</w:t>
      </w:r>
    </w:p>
    <w:p w14:paraId="56CCA82B" w14:textId="77777777" w:rsidR="00725789" w:rsidRDefault="00725789" w:rsidP="00725789">
      <w:pPr>
        <w:pStyle w:val="PL"/>
      </w:pPr>
      <w:r>
        <w:t xml:space="preserve">                - type: object</w:t>
      </w:r>
    </w:p>
    <w:p w14:paraId="045C5423" w14:textId="77777777" w:rsidR="00725789" w:rsidRDefault="00725789" w:rsidP="00725789">
      <w:pPr>
        <w:pStyle w:val="PL"/>
      </w:pPr>
      <w:r>
        <w:t xml:space="preserve">                  properties:</w:t>
      </w:r>
    </w:p>
    <w:p w14:paraId="65148660" w14:textId="77777777" w:rsidR="00725789" w:rsidRDefault="00725789" w:rsidP="00725789">
      <w:pPr>
        <w:pStyle w:val="PL"/>
      </w:pPr>
      <w:r>
        <w:t xml:space="preserve">                    plmnIdList:</w:t>
      </w:r>
    </w:p>
    <w:p w14:paraId="5F73EB89" w14:textId="77777777" w:rsidR="00725789" w:rsidRDefault="00725789" w:rsidP="00725789">
      <w:pPr>
        <w:pStyle w:val="PL"/>
      </w:pPr>
      <w:r>
        <w:t xml:space="preserve">                      $ref: 'TS28541_NrNrm.yaml#/components/schemas/PlmnIdList'</w:t>
      </w:r>
    </w:p>
    <w:p w14:paraId="7D1FDEBA" w14:textId="77777777" w:rsidR="00725789" w:rsidRDefault="00725789" w:rsidP="00725789">
      <w:pPr>
        <w:pStyle w:val="PL"/>
      </w:pPr>
      <w:r>
        <w:t xml:space="preserve">                    sBIFqdn:</w:t>
      </w:r>
    </w:p>
    <w:p w14:paraId="4AB07E5B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6FEC3B67" w14:textId="77777777" w:rsidR="00725789" w:rsidRDefault="00725789" w:rsidP="00725789">
      <w:pPr>
        <w:pStyle w:val="PL"/>
      </w:pPr>
      <w:r>
        <w:t xml:space="preserve">                    managedNFProfile:</w:t>
      </w:r>
    </w:p>
    <w:p w14:paraId="54AFD028" w14:textId="77777777" w:rsidR="00725789" w:rsidRDefault="00725789" w:rsidP="00725789">
      <w:pPr>
        <w:pStyle w:val="PL"/>
      </w:pPr>
      <w:r>
        <w:t xml:space="preserve">                      $ref: '#/components/schemas/ManagedNFProfile'</w:t>
      </w:r>
    </w:p>
    <w:p w14:paraId="77D1848A" w14:textId="77777777" w:rsidR="00725789" w:rsidRDefault="00725789" w:rsidP="00725789">
      <w:pPr>
        <w:pStyle w:val="PL"/>
      </w:pPr>
      <w:r>
        <w:t xml:space="preserve">                    commModelList:</w:t>
      </w:r>
    </w:p>
    <w:p w14:paraId="3BD6A58F" w14:textId="77777777" w:rsidR="00725789" w:rsidRDefault="00725789" w:rsidP="00725789">
      <w:pPr>
        <w:pStyle w:val="PL"/>
      </w:pPr>
      <w:r>
        <w:t xml:space="preserve">                      $ref: '#/components/schemas/CommModelList'</w:t>
      </w:r>
    </w:p>
    <w:p w14:paraId="349A2981" w14:textId="77777777" w:rsidR="00725789" w:rsidRDefault="00725789" w:rsidP="00725789">
      <w:pPr>
        <w:pStyle w:val="PL"/>
      </w:pPr>
      <w:r>
        <w:t xml:space="preserve">        - $ref: 'TS28623_GenericNrm.yaml#/components/schemas/ManagedFunction-ncO'</w:t>
      </w:r>
    </w:p>
    <w:p w14:paraId="19370971" w14:textId="77777777" w:rsidR="00725789" w:rsidRDefault="00725789" w:rsidP="00725789">
      <w:pPr>
        <w:pStyle w:val="PL"/>
      </w:pPr>
      <w:r>
        <w:t xml:space="preserve">        - type: object</w:t>
      </w:r>
    </w:p>
    <w:p w14:paraId="6F71E3C7" w14:textId="77777777" w:rsidR="00725789" w:rsidRDefault="00725789" w:rsidP="00725789">
      <w:pPr>
        <w:pStyle w:val="PL"/>
      </w:pPr>
      <w:r>
        <w:t xml:space="preserve">          properties:</w:t>
      </w:r>
    </w:p>
    <w:p w14:paraId="7F3C3E2D" w14:textId="77777777" w:rsidR="00725789" w:rsidRDefault="00725789" w:rsidP="00725789">
      <w:pPr>
        <w:pStyle w:val="PL"/>
      </w:pPr>
      <w:r>
        <w:t xml:space="preserve">            EP_N20:</w:t>
      </w:r>
    </w:p>
    <w:p w14:paraId="452A5256" w14:textId="77777777" w:rsidR="00725789" w:rsidRDefault="00725789" w:rsidP="00725789">
      <w:pPr>
        <w:pStyle w:val="PL"/>
      </w:pPr>
      <w:r>
        <w:t xml:space="preserve">              $ref: '#/components/schemas/EP_N20-Multiple'</w:t>
      </w:r>
    </w:p>
    <w:p w14:paraId="03A58F2D" w14:textId="77777777" w:rsidR="00725789" w:rsidRDefault="00725789" w:rsidP="00725789">
      <w:pPr>
        <w:pStyle w:val="PL"/>
      </w:pPr>
      <w:r>
        <w:t xml:space="preserve">            EP_N21:</w:t>
      </w:r>
    </w:p>
    <w:p w14:paraId="01727456" w14:textId="77777777" w:rsidR="00725789" w:rsidRDefault="00725789" w:rsidP="00725789">
      <w:pPr>
        <w:pStyle w:val="PL"/>
      </w:pPr>
      <w:r>
        <w:t xml:space="preserve">              $ref: '#/components/schemas/EP_N21-Multiple'</w:t>
      </w:r>
    </w:p>
    <w:p w14:paraId="1EE5C98E" w14:textId="77777777" w:rsidR="00725789" w:rsidRDefault="00725789" w:rsidP="00725789">
      <w:pPr>
        <w:pStyle w:val="PL"/>
      </w:pPr>
      <w:r>
        <w:t xml:space="preserve">            EP_MAP_SMSC:</w:t>
      </w:r>
    </w:p>
    <w:p w14:paraId="70721CE8" w14:textId="77777777" w:rsidR="00725789" w:rsidRDefault="00725789" w:rsidP="00725789">
      <w:pPr>
        <w:pStyle w:val="PL"/>
      </w:pPr>
      <w:r>
        <w:t xml:space="preserve">              $ref: '#/components/schemas/EP_MAP_SMSC-Multiple'</w:t>
      </w:r>
    </w:p>
    <w:p w14:paraId="64CBF132" w14:textId="77777777" w:rsidR="00725789" w:rsidRDefault="00725789" w:rsidP="00725789">
      <w:pPr>
        <w:pStyle w:val="PL"/>
      </w:pPr>
      <w:r>
        <w:t xml:space="preserve">    LmfFunction-Single:</w:t>
      </w:r>
    </w:p>
    <w:p w14:paraId="7EF0E599" w14:textId="77777777" w:rsidR="00725789" w:rsidRDefault="00725789" w:rsidP="00725789">
      <w:pPr>
        <w:pStyle w:val="PL"/>
      </w:pPr>
      <w:r>
        <w:t xml:space="preserve">      allOf:</w:t>
      </w:r>
    </w:p>
    <w:p w14:paraId="7AA527FF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2CFC66F0" w14:textId="77777777" w:rsidR="00725789" w:rsidRDefault="00725789" w:rsidP="00725789">
      <w:pPr>
        <w:pStyle w:val="PL"/>
      </w:pPr>
      <w:r>
        <w:t xml:space="preserve">        - type: object</w:t>
      </w:r>
    </w:p>
    <w:p w14:paraId="6A05BE0E" w14:textId="77777777" w:rsidR="00725789" w:rsidRDefault="00725789" w:rsidP="00725789">
      <w:pPr>
        <w:pStyle w:val="PL"/>
      </w:pPr>
      <w:r>
        <w:t xml:space="preserve">          properties:</w:t>
      </w:r>
    </w:p>
    <w:p w14:paraId="79591A1D" w14:textId="77777777" w:rsidR="00725789" w:rsidRDefault="00725789" w:rsidP="00725789">
      <w:pPr>
        <w:pStyle w:val="PL"/>
      </w:pPr>
      <w:r>
        <w:t xml:space="preserve">            attributes:</w:t>
      </w:r>
    </w:p>
    <w:p w14:paraId="6A4BD47A" w14:textId="77777777" w:rsidR="00725789" w:rsidRDefault="00725789" w:rsidP="00725789">
      <w:pPr>
        <w:pStyle w:val="PL"/>
      </w:pPr>
      <w:r>
        <w:t xml:space="preserve">              allOf:</w:t>
      </w:r>
    </w:p>
    <w:p w14:paraId="7A233597" w14:textId="77777777" w:rsidR="00725789" w:rsidRDefault="00725789" w:rsidP="00725789">
      <w:pPr>
        <w:pStyle w:val="PL"/>
      </w:pPr>
      <w:r>
        <w:t xml:space="preserve">                - $ref: 'TS28623_GenericNrm.yaml#/components/schemas/ManagedFunction-Attr'</w:t>
      </w:r>
    </w:p>
    <w:p w14:paraId="33CBE9ED" w14:textId="77777777" w:rsidR="00725789" w:rsidRDefault="00725789" w:rsidP="00725789">
      <w:pPr>
        <w:pStyle w:val="PL"/>
      </w:pPr>
      <w:r>
        <w:t xml:space="preserve">                - type: object</w:t>
      </w:r>
    </w:p>
    <w:p w14:paraId="30D9FD8B" w14:textId="77777777" w:rsidR="00725789" w:rsidRDefault="00725789" w:rsidP="00725789">
      <w:pPr>
        <w:pStyle w:val="PL"/>
      </w:pPr>
      <w:r>
        <w:t xml:space="preserve">                  properties:</w:t>
      </w:r>
    </w:p>
    <w:p w14:paraId="35E08C2C" w14:textId="77777777" w:rsidR="00725789" w:rsidRDefault="00725789" w:rsidP="00725789">
      <w:pPr>
        <w:pStyle w:val="PL"/>
      </w:pPr>
      <w:r>
        <w:t xml:space="preserve">                    plmnIdList:</w:t>
      </w:r>
    </w:p>
    <w:p w14:paraId="026E4330" w14:textId="77777777" w:rsidR="00725789" w:rsidRDefault="00725789" w:rsidP="00725789">
      <w:pPr>
        <w:pStyle w:val="PL"/>
      </w:pPr>
      <w:r>
        <w:t xml:space="preserve">                      $ref: 'TS28541_NrNrm.yaml#/components/schemas/PlmnIdList'</w:t>
      </w:r>
    </w:p>
    <w:p w14:paraId="5B143BB0" w14:textId="77777777" w:rsidR="00725789" w:rsidRDefault="00725789" w:rsidP="00725789">
      <w:pPr>
        <w:pStyle w:val="PL"/>
      </w:pPr>
      <w:r>
        <w:t xml:space="preserve">                    managedNFProfile:</w:t>
      </w:r>
    </w:p>
    <w:p w14:paraId="3242B212" w14:textId="77777777" w:rsidR="00725789" w:rsidRDefault="00725789" w:rsidP="00725789">
      <w:pPr>
        <w:pStyle w:val="PL"/>
      </w:pPr>
      <w:r>
        <w:t xml:space="preserve">                      $ref: '#/components/schemas/ManagedNFProfile'</w:t>
      </w:r>
    </w:p>
    <w:p w14:paraId="43B632EE" w14:textId="77777777" w:rsidR="00725789" w:rsidRDefault="00725789" w:rsidP="00725789">
      <w:pPr>
        <w:pStyle w:val="PL"/>
      </w:pPr>
      <w:r>
        <w:t xml:space="preserve">                    commModelList:</w:t>
      </w:r>
    </w:p>
    <w:p w14:paraId="3FCCBEDC" w14:textId="77777777" w:rsidR="00725789" w:rsidRDefault="00725789" w:rsidP="00725789">
      <w:pPr>
        <w:pStyle w:val="PL"/>
      </w:pPr>
      <w:r>
        <w:t xml:space="preserve">                      $ref: '#/components/schemas/CommModelList'</w:t>
      </w:r>
    </w:p>
    <w:p w14:paraId="2CC2D511" w14:textId="77777777" w:rsidR="00725789" w:rsidRDefault="00725789" w:rsidP="00725789">
      <w:pPr>
        <w:pStyle w:val="PL"/>
      </w:pPr>
      <w:r>
        <w:t xml:space="preserve">        - $ref: 'TS28623_GenericNrm.yaml#/components/schemas/ManagedFunction-ncO'</w:t>
      </w:r>
    </w:p>
    <w:p w14:paraId="4974AA2B" w14:textId="77777777" w:rsidR="00725789" w:rsidRDefault="00725789" w:rsidP="00725789">
      <w:pPr>
        <w:pStyle w:val="PL"/>
      </w:pPr>
      <w:r>
        <w:t xml:space="preserve">        - type: object</w:t>
      </w:r>
    </w:p>
    <w:p w14:paraId="1BB107EB" w14:textId="77777777" w:rsidR="00725789" w:rsidRDefault="00725789" w:rsidP="00725789">
      <w:pPr>
        <w:pStyle w:val="PL"/>
      </w:pPr>
      <w:r>
        <w:t xml:space="preserve">          properties:</w:t>
      </w:r>
    </w:p>
    <w:p w14:paraId="7189831B" w14:textId="77777777" w:rsidR="00725789" w:rsidRDefault="00725789" w:rsidP="00725789">
      <w:pPr>
        <w:pStyle w:val="PL"/>
      </w:pPr>
      <w:r>
        <w:t xml:space="preserve">            EP_NLS:</w:t>
      </w:r>
    </w:p>
    <w:p w14:paraId="4377A09D" w14:textId="77777777" w:rsidR="00725789" w:rsidRDefault="00725789" w:rsidP="00725789">
      <w:pPr>
        <w:pStyle w:val="PL"/>
      </w:pPr>
      <w:r>
        <w:t xml:space="preserve">              $ref: '#/components/schemas/EP_NLS-Multiple'</w:t>
      </w:r>
    </w:p>
    <w:p w14:paraId="5F597FF9" w14:textId="77777777" w:rsidR="00725789" w:rsidRDefault="00725789" w:rsidP="00725789">
      <w:pPr>
        <w:pStyle w:val="PL"/>
      </w:pPr>
      <w:r>
        <w:t xml:space="preserve">    NgeirFunction-Single:</w:t>
      </w:r>
    </w:p>
    <w:p w14:paraId="078F649A" w14:textId="77777777" w:rsidR="00725789" w:rsidRDefault="00725789" w:rsidP="00725789">
      <w:pPr>
        <w:pStyle w:val="PL"/>
      </w:pPr>
      <w:r>
        <w:t xml:space="preserve">      allOf:</w:t>
      </w:r>
    </w:p>
    <w:p w14:paraId="23132610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30A7FD8B" w14:textId="77777777" w:rsidR="00725789" w:rsidRDefault="00725789" w:rsidP="00725789">
      <w:pPr>
        <w:pStyle w:val="PL"/>
      </w:pPr>
      <w:r>
        <w:t xml:space="preserve">        - type: object</w:t>
      </w:r>
    </w:p>
    <w:p w14:paraId="37B68D25" w14:textId="77777777" w:rsidR="00725789" w:rsidRDefault="00725789" w:rsidP="00725789">
      <w:pPr>
        <w:pStyle w:val="PL"/>
      </w:pPr>
      <w:r>
        <w:t xml:space="preserve">          properties:</w:t>
      </w:r>
    </w:p>
    <w:p w14:paraId="7151A180" w14:textId="77777777" w:rsidR="00725789" w:rsidRDefault="00725789" w:rsidP="00725789">
      <w:pPr>
        <w:pStyle w:val="PL"/>
      </w:pPr>
      <w:r>
        <w:t xml:space="preserve">            attributes:</w:t>
      </w:r>
    </w:p>
    <w:p w14:paraId="63AD9C44" w14:textId="77777777" w:rsidR="00725789" w:rsidRDefault="00725789" w:rsidP="00725789">
      <w:pPr>
        <w:pStyle w:val="PL"/>
      </w:pPr>
      <w:r>
        <w:t xml:space="preserve">              allOf:</w:t>
      </w:r>
    </w:p>
    <w:p w14:paraId="1650C4C8" w14:textId="77777777" w:rsidR="00725789" w:rsidRDefault="00725789" w:rsidP="00725789">
      <w:pPr>
        <w:pStyle w:val="PL"/>
      </w:pPr>
      <w:r>
        <w:t xml:space="preserve">                - $ref: 'TS28623_GenericNrm.yaml#/components/schemas/ManagedFunction-Attr'</w:t>
      </w:r>
    </w:p>
    <w:p w14:paraId="3399EB99" w14:textId="77777777" w:rsidR="00725789" w:rsidRDefault="00725789" w:rsidP="00725789">
      <w:pPr>
        <w:pStyle w:val="PL"/>
      </w:pPr>
      <w:r>
        <w:t xml:space="preserve">                - type: object</w:t>
      </w:r>
    </w:p>
    <w:p w14:paraId="32F0163D" w14:textId="77777777" w:rsidR="00725789" w:rsidRDefault="00725789" w:rsidP="00725789">
      <w:pPr>
        <w:pStyle w:val="PL"/>
      </w:pPr>
      <w:r>
        <w:t xml:space="preserve">                  properties:</w:t>
      </w:r>
    </w:p>
    <w:p w14:paraId="3F91EAD7" w14:textId="77777777" w:rsidR="00725789" w:rsidRDefault="00725789" w:rsidP="00725789">
      <w:pPr>
        <w:pStyle w:val="PL"/>
      </w:pPr>
      <w:r>
        <w:t xml:space="preserve">                    plmnIdList:</w:t>
      </w:r>
    </w:p>
    <w:p w14:paraId="5BEB1B49" w14:textId="77777777" w:rsidR="00725789" w:rsidRDefault="00725789" w:rsidP="00725789">
      <w:pPr>
        <w:pStyle w:val="PL"/>
      </w:pPr>
      <w:r>
        <w:t xml:space="preserve">                      $ref: 'TS28541_NrNrm.yaml#/components/schemas/PlmnIdList'</w:t>
      </w:r>
    </w:p>
    <w:p w14:paraId="6582AFE9" w14:textId="77777777" w:rsidR="00725789" w:rsidRDefault="00725789" w:rsidP="00725789">
      <w:pPr>
        <w:pStyle w:val="PL"/>
      </w:pPr>
      <w:r>
        <w:t xml:space="preserve">                    sBIFqdn:</w:t>
      </w:r>
    </w:p>
    <w:p w14:paraId="61A3692A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55066332" w14:textId="77777777" w:rsidR="00725789" w:rsidRDefault="00725789" w:rsidP="00725789">
      <w:pPr>
        <w:pStyle w:val="PL"/>
      </w:pPr>
      <w:r>
        <w:t xml:space="preserve">                    snssaiList:</w:t>
      </w:r>
    </w:p>
    <w:p w14:paraId="7118676D" w14:textId="77777777" w:rsidR="00725789" w:rsidRDefault="00725789" w:rsidP="00725789">
      <w:pPr>
        <w:pStyle w:val="PL"/>
      </w:pPr>
      <w:r>
        <w:t xml:space="preserve">                      $ref: '#/components/schemas/SnssaiList'</w:t>
      </w:r>
    </w:p>
    <w:p w14:paraId="5044C0E0" w14:textId="77777777" w:rsidR="00725789" w:rsidRDefault="00725789" w:rsidP="00725789">
      <w:pPr>
        <w:pStyle w:val="PL"/>
      </w:pPr>
      <w:r>
        <w:t xml:space="preserve">                    managedNFProfile:</w:t>
      </w:r>
    </w:p>
    <w:p w14:paraId="78A82A03" w14:textId="77777777" w:rsidR="00725789" w:rsidRDefault="00725789" w:rsidP="00725789">
      <w:pPr>
        <w:pStyle w:val="PL"/>
      </w:pPr>
      <w:r>
        <w:t xml:space="preserve">                      $ref: '#/components/schemas/ManagedNFProfile'</w:t>
      </w:r>
    </w:p>
    <w:p w14:paraId="6660B0B8" w14:textId="77777777" w:rsidR="00725789" w:rsidRDefault="00725789" w:rsidP="00725789">
      <w:pPr>
        <w:pStyle w:val="PL"/>
      </w:pPr>
      <w:r>
        <w:t xml:space="preserve">                    commModelList:</w:t>
      </w:r>
    </w:p>
    <w:p w14:paraId="266877F5" w14:textId="77777777" w:rsidR="00725789" w:rsidRDefault="00725789" w:rsidP="00725789">
      <w:pPr>
        <w:pStyle w:val="PL"/>
      </w:pPr>
      <w:r>
        <w:t xml:space="preserve">                      $ref: '#/components/schemas/CommModelList'</w:t>
      </w:r>
    </w:p>
    <w:p w14:paraId="10CEC82D" w14:textId="77777777" w:rsidR="00725789" w:rsidRDefault="00725789" w:rsidP="00725789">
      <w:pPr>
        <w:pStyle w:val="PL"/>
      </w:pPr>
      <w:r>
        <w:t xml:space="preserve">        - $ref: 'TS28623_GenericNrm.yaml#/components/schemas/ManagedFunction-ncO'</w:t>
      </w:r>
    </w:p>
    <w:p w14:paraId="67E2157A" w14:textId="77777777" w:rsidR="00725789" w:rsidRDefault="00725789" w:rsidP="00725789">
      <w:pPr>
        <w:pStyle w:val="PL"/>
      </w:pPr>
      <w:r>
        <w:t xml:space="preserve">        - type: object</w:t>
      </w:r>
    </w:p>
    <w:p w14:paraId="675ECCD3" w14:textId="77777777" w:rsidR="00725789" w:rsidRDefault="00725789" w:rsidP="00725789">
      <w:pPr>
        <w:pStyle w:val="PL"/>
      </w:pPr>
      <w:r>
        <w:t xml:space="preserve">          properties:</w:t>
      </w:r>
    </w:p>
    <w:p w14:paraId="3AE49CE2" w14:textId="77777777" w:rsidR="00725789" w:rsidRDefault="00725789" w:rsidP="00725789">
      <w:pPr>
        <w:pStyle w:val="PL"/>
      </w:pPr>
      <w:r>
        <w:t xml:space="preserve">            EP_N17:</w:t>
      </w:r>
    </w:p>
    <w:p w14:paraId="6F6368F5" w14:textId="77777777" w:rsidR="00725789" w:rsidRDefault="00725789" w:rsidP="00725789">
      <w:pPr>
        <w:pStyle w:val="PL"/>
      </w:pPr>
      <w:r>
        <w:t xml:space="preserve">              $ref: '#/components/schemas/EP_N17-Multiple'</w:t>
      </w:r>
    </w:p>
    <w:p w14:paraId="53BE7D8F" w14:textId="77777777" w:rsidR="00725789" w:rsidRDefault="00725789" w:rsidP="00725789">
      <w:pPr>
        <w:pStyle w:val="PL"/>
      </w:pPr>
      <w:r>
        <w:t xml:space="preserve">    SeppFunction-Single:</w:t>
      </w:r>
    </w:p>
    <w:p w14:paraId="4DE3A8D8" w14:textId="77777777" w:rsidR="00725789" w:rsidRDefault="00725789" w:rsidP="00725789">
      <w:pPr>
        <w:pStyle w:val="PL"/>
      </w:pPr>
      <w:r>
        <w:t xml:space="preserve">      allOf:</w:t>
      </w:r>
    </w:p>
    <w:p w14:paraId="31D154C4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46ADA511" w14:textId="77777777" w:rsidR="00725789" w:rsidRDefault="00725789" w:rsidP="00725789">
      <w:pPr>
        <w:pStyle w:val="PL"/>
      </w:pPr>
      <w:r>
        <w:lastRenderedPageBreak/>
        <w:t xml:space="preserve">        - type: object</w:t>
      </w:r>
    </w:p>
    <w:p w14:paraId="0EA24A0E" w14:textId="77777777" w:rsidR="00725789" w:rsidRDefault="00725789" w:rsidP="00725789">
      <w:pPr>
        <w:pStyle w:val="PL"/>
      </w:pPr>
      <w:r>
        <w:t xml:space="preserve">          properties:</w:t>
      </w:r>
    </w:p>
    <w:p w14:paraId="02FFBC81" w14:textId="77777777" w:rsidR="00725789" w:rsidRDefault="00725789" w:rsidP="00725789">
      <w:pPr>
        <w:pStyle w:val="PL"/>
      </w:pPr>
      <w:r>
        <w:t xml:space="preserve">            attributes:</w:t>
      </w:r>
    </w:p>
    <w:p w14:paraId="27EF43EE" w14:textId="77777777" w:rsidR="00725789" w:rsidRDefault="00725789" w:rsidP="00725789">
      <w:pPr>
        <w:pStyle w:val="PL"/>
      </w:pPr>
      <w:r>
        <w:t xml:space="preserve">              allOf:</w:t>
      </w:r>
    </w:p>
    <w:p w14:paraId="210DDB9B" w14:textId="77777777" w:rsidR="00725789" w:rsidRDefault="00725789" w:rsidP="00725789">
      <w:pPr>
        <w:pStyle w:val="PL"/>
      </w:pPr>
      <w:r>
        <w:t xml:space="preserve">                - $ref: 'TS28623_GenericNrm.yaml#/components/schemas/ManagedFunction-Attr'</w:t>
      </w:r>
    </w:p>
    <w:p w14:paraId="2BAE8122" w14:textId="77777777" w:rsidR="00725789" w:rsidRDefault="00725789" w:rsidP="00725789">
      <w:pPr>
        <w:pStyle w:val="PL"/>
      </w:pPr>
      <w:r>
        <w:t xml:space="preserve">                - type: object</w:t>
      </w:r>
    </w:p>
    <w:p w14:paraId="609CB530" w14:textId="77777777" w:rsidR="00725789" w:rsidRDefault="00725789" w:rsidP="00725789">
      <w:pPr>
        <w:pStyle w:val="PL"/>
      </w:pPr>
      <w:r>
        <w:t xml:space="preserve">                  properties:</w:t>
      </w:r>
    </w:p>
    <w:p w14:paraId="76DFE958" w14:textId="77777777" w:rsidR="00725789" w:rsidRDefault="00725789" w:rsidP="00725789">
      <w:pPr>
        <w:pStyle w:val="PL"/>
      </w:pPr>
      <w:r>
        <w:t xml:space="preserve">                    plmnId:</w:t>
      </w:r>
    </w:p>
    <w:p w14:paraId="0707DF4A" w14:textId="77777777" w:rsidR="00725789" w:rsidRDefault="00725789" w:rsidP="00725789">
      <w:pPr>
        <w:pStyle w:val="PL"/>
      </w:pPr>
      <w:r>
        <w:t xml:space="preserve">                      $ref: 'TS28623_ComDefs.yaml#/components/schemas/PlmnId'</w:t>
      </w:r>
    </w:p>
    <w:p w14:paraId="540DD959" w14:textId="77777777" w:rsidR="00725789" w:rsidRDefault="00725789" w:rsidP="00725789">
      <w:pPr>
        <w:pStyle w:val="PL"/>
      </w:pPr>
      <w:r>
        <w:t xml:space="preserve">                    sEPPType:</w:t>
      </w:r>
    </w:p>
    <w:p w14:paraId="3257FF67" w14:textId="77777777" w:rsidR="00725789" w:rsidRDefault="00725789" w:rsidP="00725789">
      <w:pPr>
        <w:pStyle w:val="PL"/>
      </w:pPr>
      <w:r>
        <w:t xml:space="preserve">                      $ref: '#/components/schemas/SEPPType'</w:t>
      </w:r>
    </w:p>
    <w:p w14:paraId="74EDE49D" w14:textId="77777777" w:rsidR="00725789" w:rsidRDefault="00725789" w:rsidP="00725789">
      <w:pPr>
        <w:pStyle w:val="PL"/>
      </w:pPr>
      <w:r>
        <w:t xml:space="preserve">                    sEPPId:</w:t>
      </w:r>
    </w:p>
    <w:p w14:paraId="65683ED6" w14:textId="77777777" w:rsidR="00725789" w:rsidRDefault="00725789" w:rsidP="00725789">
      <w:pPr>
        <w:pStyle w:val="PL"/>
      </w:pPr>
      <w:r>
        <w:t xml:space="preserve">                      type: integer</w:t>
      </w:r>
    </w:p>
    <w:p w14:paraId="6B3F95D8" w14:textId="77777777" w:rsidR="00725789" w:rsidRDefault="00725789" w:rsidP="00725789">
      <w:pPr>
        <w:pStyle w:val="PL"/>
      </w:pPr>
      <w:r>
        <w:t xml:space="preserve">                    fqdn:</w:t>
      </w:r>
    </w:p>
    <w:p w14:paraId="01647436" w14:textId="77777777" w:rsidR="00725789" w:rsidRDefault="00725789" w:rsidP="00725789">
      <w:pPr>
        <w:pStyle w:val="PL"/>
      </w:pPr>
      <w:r>
        <w:t xml:space="preserve">                      $ref: 'TS28623_ComDefs.yaml#/components/schemas/Fqdn'</w:t>
      </w:r>
    </w:p>
    <w:p w14:paraId="05CAEF19" w14:textId="77777777" w:rsidR="00725789" w:rsidRDefault="00725789" w:rsidP="00725789">
      <w:pPr>
        <w:pStyle w:val="PL"/>
      </w:pPr>
      <w:r>
        <w:t xml:space="preserve">        - $ref: 'TS28623_GenericNrm.yaml#/components/schemas/ManagedFunction-ncO'</w:t>
      </w:r>
    </w:p>
    <w:p w14:paraId="55433D64" w14:textId="77777777" w:rsidR="00725789" w:rsidRDefault="00725789" w:rsidP="00725789">
      <w:pPr>
        <w:pStyle w:val="PL"/>
      </w:pPr>
      <w:r>
        <w:t xml:space="preserve">        - type: object</w:t>
      </w:r>
    </w:p>
    <w:p w14:paraId="0F970A38" w14:textId="77777777" w:rsidR="00725789" w:rsidRDefault="00725789" w:rsidP="00725789">
      <w:pPr>
        <w:pStyle w:val="PL"/>
      </w:pPr>
      <w:r>
        <w:t xml:space="preserve">          properties:</w:t>
      </w:r>
    </w:p>
    <w:p w14:paraId="306FB540" w14:textId="77777777" w:rsidR="00725789" w:rsidRDefault="00725789" w:rsidP="00725789">
      <w:pPr>
        <w:pStyle w:val="PL"/>
      </w:pPr>
      <w:r>
        <w:t xml:space="preserve">            EP_N32:</w:t>
      </w:r>
    </w:p>
    <w:p w14:paraId="488926D9" w14:textId="77777777" w:rsidR="00725789" w:rsidRDefault="00725789" w:rsidP="00725789">
      <w:pPr>
        <w:pStyle w:val="PL"/>
      </w:pPr>
      <w:r>
        <w:t xml:space="preserve">              $ref: '#/components/schemas/EP_N32-Multiple'</w:t>
      </w:r>
    </w:p>
    <w:p w14:paraId="50A4416D" w14:textId="77777777" w:rsidR="00725789" w:rsidRDefault="00725789" w:rsidP="00725789">
      <w:pPr>
        <w:pStyle w:val="PL"/>
      </w:pPr>
      <w:r>
        <w:t xml:space="preserve">    NwdafFunction-Single:</w:t>
      </w:r>
    </w:p>
    <w:p w14:paraId="486ED055" w14:textId="77777777" w:rsidR="00725789" w:rsidRDefault="00725789" w:rsidP="00725789">
      <w:pPr>
        <w:pStyle w:val="PL"/>
      </w:pPr>
      <w:r>
        <w:t xml:space="preserve">      allOf:</w:t>
      </w:r>
    </w:p>
    <w:p w14:paraId="5E3B2FA2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1F9F4321" w14:textId="77777777" w:rsidR="00725789" w:rsidRDefault="00725789" w:rsidP="00725789">
      <w:pPr>
        <w:pStyle w:val="PL"/>
      </w:pPr>
      <w:r>
        <w:t xml:space="preserve">        - type: object</w:t>
      </w:r>
    </w:p>
    <w:p w14:paraId="3BDF0455" w14:textId="77777777" w:rsidR="00725789" w:rsidRDefault="00725789" w:rsidP="00725789">
      <w:pPr>
        <w:pStyle w:val="PL"/>
      </w:pPr>
      <w:r>
        <w:t xml:space="preserve">          properties:</w:t>
      </w:r>
    </w:p>
    <w:p w14:paraId="75B60552" w14:textId="77777777" w:rsidR="00725789" w:rsidRDefault="00725789" w:rsidP="00725789">
      <w:pPr>
        <w:pStyle w:val="PL"/>
      </w:pPr>
      <w:r>
        <w:t xml:space="preserve">            attributes:</w:t>
      </w:r>
    </w:p>
    <w:p w14:paraId="62F70FD3" w14:textId="77777777" w:rsidR="00725789" w:rsidRDefault="00725789" w:rsidP="00725789">
      <w:pPr>
        <w:pStyle w:val="PL"/>
      </w:pPr>
      <w:r>
        <w:t xml:space="preserve">              allOf:</w:t>
      </w:r>
    </w:p>
    <w:p w14:paraId="3B27075E" w14:textId="77777777" w:rsidR="00725789" w:rsidRDefault="00725789" w:rsidP="00725789">
      <w:pPr>
        <w:pStyle w:val="PL"/>
      </w:pPr>
      <w:r>
        <w:t xml:space="preserve">                - $ref: 'TS28623_GenericNrm.yaml#/components/schemas/ManagedFunction-Attr'</w:t>
      </w:r>
    </w:p>
    <w:p w14:paraId="63526256" w14:textId="77777777" w:rsidR="00725789" w:rsidRDefault="00725789" w:rsidP="00725789">
      <w:pPr>
        <w:pStyle w:val="PL"/>
      </w:pPr>
      <w:r>
        <w:t xml:space="preserve">                - type: object</w:t>
      </w:r>
    </w:p>
    <w:p w14:paraId="6A935821" w14:textId="77777777" w:rsidR="00725789" w:rsidRDefault="00725789" w:rsidP="00725789">
      <w:pPr>
        <w:pStyle w:val="PL"/>
      </w:pPr>
      <w:r>
        <w:t xml:space="preserve">                  properties:</w:t>
      </w:r>
    </w:p>
    <w:p w14:paraId="31A8D07E" w14:textId="77777777" w:rsidR="00725789" w:rsidRDefault="00725789" w:rsidP="00725789">
      <w:pPr>
        <w:pStyle w:val="PL"/>
      </w:pPr>
      <w:r>
        <w:t xml:space="preserve">                    plmnIdList:</w:t>
      </w:r>
    </w:p>
    <w:p w14:paraId="345337D5" w14:textId="77777777" w:rsidR="00725789" w:rsidRDefault="00725789" w:rsidP="00725789">
      <w:pPr>
        <w:pStyle w:val="PL"/>
      </w:pPr>
      <w:r>
        <w:t xml:space="preserve">                      $ref: 'TS28541_NrNrm.yaml#/components/schemas/PlmnIdList'</w:t>
      </w:r>
    </w:p>
    <w:p w14:paraId="7791B9D9" w14:textId="77777777" w:rsidR="00725789" w:rsidRDefault="00725789" w:rsidP="00725789">
      <w:pPr>
        <w:pStyle w:val="PL"/>
      </w:pPr>
      <w:r>
        <w:t xml:space="preserve">                    sBIFqdn:</w:t>
      </w:r>
    </w:p>
    <w:p w14:paraId="2C93A103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3694A836" w14:textId="77777777" w:rsidR="00725789" w:rsidRDefault="00725789" w:rsidP="00725789">
      <w:pPr>
        <w:pStyle w:val="PL"/>
      </w:pPr>
      <w:r>
        <w:t xml:space="preserve">                    snssaiList:</w:t>
      </w:r>
    </w:p>
    <w:p w14:paraId="0005FB55" w14:textId="77777777" w:rsidR="00725789" w:rsidRDefault="00725789" w:rsidP="00725789">
      <w:pPr>
        <w:pStyle w:val="PL"/>
      </w:pPr>
      <w:r>
        <w:t xml:space="preserve">                      $ref: '#/components/schemas/SnssaiList'</w:t>
      </w:r>
    </w:p>
    <w:p w14:paraId="0087ABF2" w14:textId="77777777" w:rsidR="00725789" w:rsidRDefault="00725789" w:rsidP="00725789">
      <w:pPr>
        <w:pStyle w:val="PL"/>
      </w:pPr>
      <w:r>
        <w:t xml:space="preserve">                    managedNFProfile:</w:t>
      </w:r>
    </w:p>
    <w:p w14:paraId="6FDC2201" w14:textId="77777777" w:rsidR="00725789" w:rsidRDefault="00725789" w:rsidP="00725789">
      <w:pPr>
        <w:pStyle w:val="PL"/>
      </w:pPr>
      <w:r>
        <w:t xml:space="preserve">                      $ref: '#/components/schemas/ManagedNFProfile'</w:t>
      </w:r>
    </w:p>
    <w:p w14:paraId="6B11659B" w14:textId="77777777" w:rsidR="00725789" w:rsidRDefault="00725789" w:rsidP="00725789">
      <w:pPr>
        <w:pStyle w:val="PL"/>
      </w:pPr>
      <w:r>
        <w:t xml:space="preserve">                    commModelList:</w:t>
      </w:r>
    </w:p>
    <w:p w14:paraId="1573ED2A" w14:textId="77777777" w:rsidR="00725789" w:rsidRDefault="00725789" w:rsidP="00725789">
      <w:pPr>
        <w:pStyle w:val="PL"/>
      </w:pPr>
      <w:r>
        <w:t xml:space="preserve">                      $ref: '#/components/schemas/CommModelList'</w:t>
      </w:r>
    </w:p>
    <w:p w14:paraId="1B5E0F7E" w14:textId="77777777" w:rsidR="00725789" w:rsidRDefault="00725789" w:rsidP="00725789">
      <w:pPr>
        <w:pStyle w:val="PL"/>
      </w:pPr>
      <w:r>
        <w:t xml:space="preserve">                    networkSliceInfoList:</w:t>
      </w:r>
    </w:p>
    <w:p w14:paraId="02852733" w14:textId="77777777" w:rsidR="00725789" w:rsidRDefault="00725789" w:rsidP="00725789">
      <w:pPr>
        <w:pStyle w:val="PL"/>
      </w:pPr>
      <w:r>
        <w:t xml:space="preserve">                      $ref: '#/components/schemas/NetworkSliceInfoList'</w:t>
      </w:r>
    </w:p>
    <w:p w14:paraId="493D7B83" w14:textId="77777777" w:rsidR="00725789" w:rsidRDefault="00725789" w:rsidP="00725789">
      <w:pPr>
        <w:pStyle w:val="PL"/>
      </w:pPr>
      <w:r>
        <w:t xml:space="preserve">        - $ref: 'TS28623_GenericNrm.yaml#/components/schemas/ManagedFunction-ncO'</w:t>
      </w:r>
    </w:p>
    <w:p w14:paraId="56B81BF8" w14:textId="77777777" w:rsidR="00725789" w:rsidRDefault="00725789" w:rsidP="00725789">
      <w:pPr>
        <w:pStyle w:val="PL"/>
      </w:pPr>
      <w:r>
        <w:t xml:space="preserve">        - type: object</w:t>
      </w:r>
    </w:p>
    <w:p w14:paraId="7015DF98" w14:textId="77777777" w:rsidR="00725789" w:rsidRDefault="00725789" w:rsidP="00725789">
      <w:pPr>
        <w:pStyle w:val="PL"/>
      </w:pPr>
      <w:r>
        <w:t xml:space="preserve">          properties:</w:t>
      </w:r>
    </w:p>
    <w:p w14:paraId="122FB6A5" w14:textId="77777777" w:rsidR="00725789" w:rsidRDefault="00725789" w:rsidP="00725789">
      <w:pPr>
        <w:pStyle w:val="PL"/>
      </w:pPr>
      <w:r>
        <w:t xml:space="preserve">            EP_N34:</w:t>
      </w:r>
    </w:p>
    <w:p w14:paraId="4B7E851F" w14:textId="77777777" w:rsidR="00725789" w:rsidRDefault="00725789" w:rsidP="00725789">
      <w:pPr>
        <w:pStyle w:val="PL"/>
      </w:pPr>
      <w:r>
        <w:t xml:space="preserve">              $ref: '#/components/schemas/EP_N34-Multiple'                      </w:t>
      </w:r>
    </w:p>
    <w:p w14:paraId="4FC5E468" w14:textId="77777777" w:rsidR="00725789" w:rsidRDefault="00725789" w:rsidP="00725789">
      <w:pPr>
        <w:pStyle w:val="PL"/>
      </w:pPr>
      <w:r>
        <w:t xml:space="preserve">    ScpFunction-Single:</w:t>
      </w:r>
    </w:p>
    <w:p w14:paraId="75D84411" w14:textId="77777777" w:rsidR="00725789" w:rsidRDefault="00725789" w:rsidP="00725789">
      <w:pPr>
        <w:pStyle w:val="PL"/>
      </w:pPr>
      <w:r>
        <w:t xml:space="preserve">      allOf:</w:t>
      </w:r>
    </w:p>
    <w:p w14:paraId="04B83BA9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2AD5830F" w14:textId="77777777" w:rsidR="00725789" w:rsidRDefault="00725789" w:rsidP="00725789">
      <w:pPr>
        <w:pStyle w:val="PL"/>
      </w:pPr>
      <w:r>
        <w:t xml:space="preserve">        - type: object</w:t>
      </w:r>
    </w:p>
    <w:p w14:paraId="5C11A6EC" w14:textId="77777777" w:rsidR="00725789" w:rsidRDefault="00725789" w:rsidP="00725789">
      <w:pPr>
        <w:pStyle w:val="PL"/>
      </w:pPr>
      <w:r>
        <w:t xml:space="preserve">          properties:</w:t>
      </w:r>
    </w:p>
    <w:p w14:paraId="2C3D88B9" w14:textId="77777777" w:rsidR="00725789" w:rsidRDefault="00725789" w:rsidP="00725789">
      <w:pPr>
        <w:pStyle w:val="PL"/>
      </w:pPr>
      <w:r>
        <w:t xml:space="preserve">            attributes:</w:t>
      </w:r>
    </w:p>
    <w:p w14:paraId="4FB2E4A4" w14:textId="77777777" w:rsidR="00725789" w:rsidRDefault="00725789" w:rsidP="00725789">
      <w:pPr>
        <w:pStyle w:val="PL"/>
      </w:pPr>
      <w:r>
        <w:t xml:space="preserve">              allOf:</w:t>
      </w:r>
    </w:p>
    <w:p w14:paraId="1CFA53B4" w14:textId="77777777" w:rsidR="00725789" w:rsidRDefault="00725789" w:rsidP="00725789">
      <w:pPr>
        <w:pStyle w:val="PL"/>
      </w:pPr>
      <w:r>
        <w:t xml:space="preserve">                - $ref: 'TS28623_GenericNrm.yaml#/components/schemas/ManagedFunction-Attr'</w:t>
      </w:r>
    </w:p>
    <w:p w14:paraId="4A69D7FD" w14:textId="77777777" w:rsidR="00725789" w:rsidRDefault="00725789" w:rsidP="00725789">
      <w:pPr>
        <w:pStyle w:val="PL"/>
      </w:pPr>
      <w:r>
        <w:t xml:space="preserve">                - type: object</w:t>
      </w:r>
    </w:p>
    <w:p w14:paraId="598FD635" w14:textId="77777777" w:rsidR="00725789" w:rsidRDefault="00725789" w:rsidP="00725789">
      <w:pPr>
        <w:pStyle w:val="PL"/>
      </w:pPr>
      <w:r>
        <w:t xml:space="preserve">                  properties:</w:t>
      </w:r>
    </w:p>
    <w:p w14:paraId="7E198C29" w14:textId="77777777" w:rsidR="00725789" w:rsidRDefault="00725789" w:rsidP="00725789">
      <w:pPr>
        <w:pStyle w:val="PL"/>
      </w:pPr>
      <w:r>
        <w:t xml:space="preserve">                    supportedFuncList:</w:t>
      </w:r>
    </w:p>
    <w:p w14:paraId="35230A17" w14:textId="77777777" w:rsidR="00725789" w:rsidRDefault="00725789" w:rsidP="00725789">
      <w:pPr>
        <w:pStyle w:val="PL"/>
      </w:pPr>
      <w:r>
        <w:t xml:space="preserve">                      $ref: '#/components/schemas/SupportedFuncList'</w:t>
      </w:r>
    </w:p>
    <w:p w14:paraId="1C46DE50" w14:textId="77777777" w:rsidR="00725789" w:rsidRDefault="00725789" w:rsidP="00725789">
      <w:pPr>
        <w:pStyle w:val="PL"/>
      </w:pPr>
      <w:r>
        <w:t xml:space="preserve">                    address:</w:t>
      </w:r>
    </w:p>
    <w:p w14:paraId="65CB6140" w14:textId="77777777" w:rsidR="00725789" w:rsidRDefault="00725789" w:rsidP="00725789">
      <w:pPr>
        <w:pStyle w:val="PL"/>
      </w:pPr>
      <w:r>
        <w:t xml:space="preserve">                      $ref: 'TS28623_ComDefs.yaml#/components/schemas/HostAddr'</w:t>
      </w:r>
    </w:p>
    <w:p w14:paraId="465ECB50" w14:textId="77777777" w:rsidR="00725789" w:rsidRDefault="00725789" w:rsidP="00725789">
      <w:pPr>
        <w:pStyle w:val="PL"/>
      </w:pPr>
      <w:r>
        <w:t xml:space="preserve">        - $ref: 'TS28623_GenericNrm.yaml#/components/schemas/ManagedFunction-ncO'</w:t>
      </w:r>
    </w:p>
    <w:p w14:paraId="3DAA8797" w14:textId="77777777" w:rsidR="00725789" w:rsidRDefault="00725789" w:rsidP="00725789">
      <w:pPr>
        <w:pStyle w:val="PL"/>
      </w:pPr>
      <w:r>
        <w:t xml:space="preserve">    NefFunction-Single:</w:t>
      </w:r>
    </w:p>
    <w:p w14:paraId="5220894A" w14:textId="77777777" w:rsidR="00725789" w:rsidRDefault="00725789" w:rsidP="00725789">
      <w:pPr>
        <w:pStyle w:val="PL"/>
      </w:pPr>
      <w:r>
        <w:t xml:space="preserve">      allOf:</w:t>
      </w:r>
    </w:p>
    <w:p w14:paraId="453FC921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3B13CA62" w14:textId="77777777" w:rsidR="00725789" w:rsidRDefault="00725789" w:rsidP="00725789">
      <w:pPr>
        <w:pStyle w:val="PL"/>
      </w:pPr>
      <w:r>
        <w:t xml:space="preserve">        - type: object</w:t>
      </w:r>
    </w:p>
    <w:p w14:paraId="0147F1D0" w14:textId="77777777" w:rsidR="00725789" w:rsidRDefault="00725789" w:rsidP="00725789">
      <w:pPr>
        <w:pStyle w:val="PL"/>
      </w:pPr>
      <w:r>
        <w:t xml:space="preserve">          properties:</w:t>
      </w:r>
    </w:p>
    <w:p w14:paraId="401474BB" w14:textId="77777777" w:rsidR="00725789" w:rsidRDefault="00725789" w:rsidP="00725789">
      <w:pPr>
        <w:pStyle w:val="PL"/>
      </w:pPr>
      <w:r>
        <w:t xml:space="preserve">            attributes:</w:t>
      </w:r>
    </w:p>
    <w:p w14:paraId="6BCEFE4D" w14:textId="77777777" w:rsidR="00725789" w:rsidRDefault="00725789" w:rsidP="00725789">
      <w:pPr>
        <w:pStyle w:val="PL"/>
      </w:pPr>
      <w:r>
        <w:t xml:space="preserve">              allOf:</w:t>
      </w:r>
    </w:p>
    <w:p w14:paraId="7EFEC981" w14:textId="77777777" w:rsidR="00725789" w:rsidRDefault="00725789" w:rsidP="00725789">
      <w:pPr>
        <w:pStyle w:val="PL"/>
      </w:pPr>
      <w:r>
        <w:t xml:space="preserve">                - $ref: 'TS28623_GenericNrm.yaml#/components/schemas/ManagedFunction-Attr'</w:t>
      </w:r>
    </w:p>
    <w:p w14:paraId="0F854BAF" w14:textId="77777777" w:rsidR="00725789" w:rsidRDefault="00725789" w:rsidP="00725789">
      <w:pPr>
        <w:pStyle w:val="PL"/>
      </w:pPr>
      <w:r>
        <w:t xml:space="preserve">                - type: object</w:t>
      </w:r>
    </w:p>
    <w:p w14:paraId="07B528C2" w14:textId="77777777" w:rsidR="00725789" w:rsidRDefault="00725789" w:rsidP="00725789">
      <w:pPr>
        <w:pStyle w:val="PL"/>
      </w:pPr>
      <w:r>
        <w:t xml:space="preserve">                  properties:</w:t>
      </w:r>
    </w:p>
    <w:p w14:paraId="4BE94616" w14:textId="77777777" w:rsidR="00725789" w:rsidRDefault="00725789" w:rsidP="00725789">
      <w:pPr>
        <w:pStyle w:val="PL"/>
      </w:pPr>
      <w:r>
        <w:t xml:space="preserve">                    sBIFqdn:</w:t>
      </w:r>
    </w:p>
    <w:p w14:paraId="4F3288E4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60BA76EE" w14:textId="77777777" w:rsidR="00725789" w:rsidRDefault="00725789" w:rsidP="00725789">
      <w:pPr>
        <w:pStyle w:val="PL"/>
      </w:pPr>
      <w:r>
        <w:t xml:space="preserve">                    snssaiList:</w:t>
      </w:r>
    </w:p>
    <w:p w14:paraId="6C717C13" w14:textId="77777777" w:rsidR="00725789" w:rsidRDefault="00725789" w:rsidP="00725789">
      <w:pPr>
        <w:pStyle w:val="PL"/>
      </w:pPr>
      <w:r>
        <w:t xml:space="preserve">                      $ref: '#/components/schemas/SnssaiList'</w:t>
      </w:r>
    </w:p>
    <w:p w14:paraId="58B1C928" w14:textId="77777777" w:rsidR="00725789" w:rsidRDefault="00725789" w:rsidP="00725789">
      <w:pPr>
        <w:pStyle w:val="PL"/>
      </w:pPr>
      <w:r>
        <w:t xml:space="preserve">                    managedNFProfile:</w:t>
      </w:r>
    </w:p>
    <w:p w14:paraId="377EDEDF" w14:textId="77777777" w:rsidR="00725789" w:rsidRDefault="00725789" w:rsidP="00725789">
      <w:pPr>
        <w:pStyle w:val="PL"/>
      </w:pPr>
      <w:r>
        <w:t xml:space="preserve">                      $ref: '#/components/schemas/ManagedNFProfile'</w:t>
      </w:r>
    </w:p>
    <w:p w14:paraId="1938D49A" w14:textId="77777777" w:rsidR="00725789" w:rsidRDefault="00725789" w:rsidP="00725789">
      <w:pPr>
        <w:pStyle w:val="PL"/>
      </w:pPr>
      <w:r>
        <w:lastRenderedPageBreak/>
        <w:t xml:space="preserve">                    capabilityList:</w:t>
      </w:r>
    </w:p>
    <w:p w14:paraId="3440C547" w14:textId="77777777" w:rsidR="00725789" w:rsidRDefault="00725789" w:rsidP="00725789">
      <w:pPr>
        <w:pStyle w:val="PL"/>
      </w:pPr>
      <w:r>
        <w:t xml:space="preserve">                      $ref: '#/components/schemas/CapabilityList'</w:t>
      </w:r>
    </w:p>
    <w:p w14:paraId="33DD0A83" w14:textId="77777777" w:rsidR="00725789" w:rsidRDefault="00725789" w:rsidP="00725789">
      <w:pPr>
        <w:pStyle w:val="PL"/>
      </w:pPr>
      <w:r>
        <w:t xml:space="preserve">                    isCAPIFSup:</w:t>
      </w:r>
    </w:p>
    <w:p w14:paraId="41E915A3" w14:textId="77777777" w:rsidR="00725789" w:rsidRDefault="00725789" w:rsidP="00725789">
      <w:pPr>
        <w:pStyle w:val="PL"/>
      </w:pPr>
      <w:r>
        <w:t xml:space="preserve">                      type: boolean</w:t>
      </w:r>
    </w:p>
    <w:p w14:paraId="25EFE416" w14:textId="77777777" w:rsidR="00725789" w:rsidRDefault="00725789" w:rsidP="00725789">
      <w:pPr>
        <w:pStyle w:val="PL"/>
      </w:pPr>
      <w:r>
        <w:t xml:space="preserve">                    taiList:</w:t>
      </w:r>
    </w:p>
    <w:p w14:paraId="7F0DD99C" w14:textId="77777777" w:rsidR="00725789" w:rsidRDefault="00725789" w:rsidP="00725789">
      <w:pPr>
        <w:pStyle w:val="PL"/>
      </w:pPr>
      <w:r>
        <w:t xml:space="preserve">                      $ref: '#/components/schemas/TaiList'</w:t>
      </w:r>
    </w:p>
    <w:p w14:paraId="516229A9" w14:textId="77777777" w:rsidR="00725789" w:rsidRDefault="00725789" w:rsidP="00725789">
      <w:pPr>
        <w:pStyle w:val="PL"/>
      </w:pPr>
      <w:r>
        <w:t xml:space="preserve">                    taiRangeList:</w:t>
      </w:r>
    </w:p>
    <w:p w14:paraId="3DE51921" w14:textId="77777777" w:rsidR="00725789" w:rsidRDefault="00725789" w:rsidP="00725789">
      <w:pPr>
        <w:pStyle w:val="PL"/>
      </w:pPr>
      <w:r>
        <w:t xml:space="preserve">                      type: array</w:t>
      </w:r>
    </w:p>
    <w:p w14:paraId="1901CD93" w14:textId="77777777" w:rsidR="00725789" w:rsidRDefault="00725789" w:rsidP="00725789">
      <w:pPr>
        <w:pStyle w:val="PL"/>
      </w:pPr>
      <w:r>
        <w:t xml:space="preserve">                      items:</w:t>
      </w:r>
    </w:p>
    <w:p w14:paraId="753837EC" w14:textId="77777777" w:rsidR="00725789" w:rsidRDefault="00725789" w:rsidP="00725789">
      <w:pPr>
        <w:pStyle w:val="PL"/>
      </w:pPr>
      <w:r>
        <w:t xml:space="preserve">                        $ref: '#/components/schemas/TaiRange'</w:t>
      </w:r>
    </w:p>
    <w:p w14:paraId="08C6496E" w14:textId="77777777" w:rsidR="00725789" w:rsidRDefault="00725789" w:rsidP="00725789">
      <w:pPr>
        <w:pStyle w:val="PL"/>
      </w:pPr>
      <w:r>
        <w:t xml:space="preserve">                    dnai:</w:t>
      </w:r>
    </w:p>
    <w:p w14:paraId="39FBBBA1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0959F1F3" w14:textId="77777777" w:rsidR="00725789" w:rsidRDefault="00725789" w:rsidP="00725789">
      <w:pPr>
        <w:pStyle w:val="PL"/>
      </w:pPr>
    </w:p>
    <w:p w14:paraId="5AA39E50" w14:textId="77777777" w:rsidR="00725789" w:rsidRDefault="00725789" w:rsidP="00725789">
      <w:pPr>
        <w:pStyle w:val="PL"/>
      </w:pPr>
      <w:r>
        <w:t xml:space="preserve">        - $ref: 'TS28623_GenericNrm.yaml#/components/schemas/ManagedFunction-ncO'</w:t>
      </w:r>
    </w:p>
    <w:p w14:paraId="51FD5541" w14:textId="77777777" w:rsidR="00725789" w:rsidRDefault="00725789" w:rsidP="00725789">
      <w:pPr>
        <w:pStyle w:val="PL"/>
      </w:pPr>
      <w:r>
        <w:t xml:space="preserve">        - type: object</w:t>
      </w:r>
    </w:p>
    <w:p w14:paraId="7EBC718E" w14:textId="77777777" w:rsidR="00725789" w:rsidRDefault="00725789" w:rsidP="00725789">
      <w:pPr>
        <w:pStyle w:val="PL"/>
      </w:pPr>
      <w:r>
        <w:t xml:space="preserve">          properties:</w:t>
      </w:r>
    </w:p>
    <w:p w14:paraId="1E5D57B6" w14:textId="77777777" w:rsidR="00725789" w:rsidRDefault="00725789" w:rsidP="00725789">
      <w:pPr>
        <w:pStyle w:val="PL"/>
      </w:pPr>
      <w:r>
        <w:t xml:space="preserve">            EP_N33:</w:t>
      </w:r>
    </w:p>
    <w:p w14:paraId="7DFAB628" w14:textId="77777777" w:rsidR="00725789" w:rsidRDefault="00725789" w:rsidP="00725789">
      <w:pPr>
        <w:pStyle w:val="PL"/>
      </w:pPr>
      <w:r>
        <w:t xml:space="preserve">              $ref: '#/components/schemas/EP_N33-Multiple'</w:t>
      </w:r>
    </w:p>
    <w:p w14:paraId="162B22F5" w14:textId="77777777" w:rsidR="00725789" w:rsidRDefault="00725789" w:rsidP="00725789">
      <w:pPr>
        <w:pStyle w:val="PL"/>
      </w:pPr>
      <w:r>
        <w:t xml:space="preserve">    NsacfFunction-Single:</w:t>
      </w:r>
    </w:p>
    <w:p w14:paraId="0FE8BF63" w14:textId="77777777" w:rsidR="00725789" w:rsidRDefault="00725789" w:rsidP="00725789">
      <w:pPr>
        <w:pStyle w:val="PL"/>
      </w:pPr>
      <w:r>
        <w:t xml:space="preserve">      allOf:</w:t>
      </w:r>
    </w:p>
    <w:p w14:paraId="6F02FD26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60B67FE2" w14:textId="77777777" w:rsidR="00725789" w:rsidRDefault="00725789" w:rsidP="00725789">
      <w:pPr>
        <w:pStyle w:val="PL"/>
      </w:pPr>
      <w:r>
        <w:t xml:space="preserve">        - type: object</w:t>
      </w:r>
    </w:p>
    <w:p w14:paraId="5454DC4A" w14:textId="77777777" w:rsidR="00725789" w:rsidRDefault="00725789" w:rsidP="00725789">
      <w:pPr>
        <w:pStyle w:val="PL"/>
      </w:pPr>
      <w:r>
        <w:t xml:space="preserve">          properties:</w:t>
      </w:r>
    </w:p>
    <w:p w14:paraId="5693DEE5" w14:textId="77777777" w:rsidR="00725789" w:rsidRDefault="00725789" w:rsidP="00725789">
      <w:pPr>
        <w:pStyle w:val="PL"/>
      </w:pPr>
      <w:r>
        <w:t xml:space="preserve">            attributes:</w:t>
      </w:r>
    </w:p>
    <w:p w14:paraId="01DAD322" w14:textId="77777777" w:rsidR="00725789" w:rsidRDefault="00725789" w:rsidP="00725789">
      <w:pPr>
        <w:pStyle w:val="PL"/>
      </w:pPr>
      <w:r>
        <w:t xml:space="preserve">              allOf:</w:t>
      </w:r>
    </w:p>
    <w:p w14:paraId="42E26DF5" w14:textId="77777777" w:rsidR="00725789" w:rsidRDefault="00725789" w:rsidP="00725789">
      <w:pPr>
        <w:pStyle w:val="PL"/>
      </w:pPr>
      <w:r>
        <w:t xml:space="preserve">                - $ref: 'TS28623_GenericNrm.yaml#/components/schemas/ManagedFunction-Attr'</w:t>
      </w:r>
    </w:p>
    <w:p w14:paraId="03A1291A" w14:textId="77777777" w:rsidR="00725789" w:rsidRDefault="00725789" w:rsidP="00725789">
      <w:pPr>
        <w:pStyle w:val="PL"/>
      </w:pPr>
      <w:r>
        <w:t xml:space="preserve">                - type: object</w:t>
      </w:r>
    </w:p>
    <w:p w14:paraId="58B26D70" w14:textId="77777777" w:rsidR="00725789" w:rsidRDefault="00725789" w:rsidP="00725789">
      <w:pPr>
        <w:pStyle w:val="PL"/>
      </w:pPr>
      <w:r>
        <w:t xml:space="preserve">                  properties:</w:t>
      </w:r>
    </w:p>
    <w:p w14:paraId="501D34DB" w14:textId="77777777" w:rsidR="00725789" w:rsidRDefault="00725789" w:rsidP="00725789">
      <w:pPr>
        <w:pStyle w:val="PL"/>
      </w:pPr>
      <w:r>
        <w:t xml:space="preserve">                    managedNFProfile:</w:t>
      </w:r>
    </w:p>
    <w:p w14:paraId="0B81A73A" w14:textId="77777777" w:rsidR="00725789" w:rsidRDefault="00725789" w:rsidP="00725789">
      <w:pPr>
        <w:pStyle w:val="PL"/>
      </w:pPr>
      <w:r>
        <w:t xml:space="preserve">                      $ref: '#/components/schemas/ManagedNFProfile'</w:t>
      </w:r>
    </w:p>
    <w:p w14:paraId="07F9249B" w14:textId="77777777" w:rsidR="00725789" w:rsidRDefault="00725789" w:rsidP="00725789">
      <w:pPr>
        <w:pStyle w:val="PL"/>
      </w:pPr>
      <w:r>
        <w:t xml:space="preserve">                    nsacfInfoSnssai:</w:t>
      </w:r>
    </w:p>
    <w:p w14:paraId="7BFDFB30" w14:textId="77777777" w:rsidR="00725789" w:rsidRDefault="00725789" w:rsidP="00725789">
      <w:pPr>
        <w:pStyle w:val="PL"/>
      </w:pPr>
      <w:r>
        <w:t xml:space="preserve">                      type: array</w:t>
      </w:r>
    </w:p>
    <w:p w14:paraId="599A5912" w14:textId="77777777" w:rsidR="00725789" w:rsidRDefault="00725789" w:rsidP="00725789">
      <w:pPr>
        <w:pStyle w:val="PL"/>
      </w:pPr>
      <w:r>
        <w:t xml:space="preserve">                      items:</w:t>
      </w:r>
    </w:p>
    <w:p w14:paraId="1157F277" w14:textId="77777777" w:rsidR="00725789" w:rsidRDefault="00725789" w:rsidP="00725789">
      <w:pPr>
        <w:pStyle w:val="PL"/>
      </w:pPr>
      <w:r>
        <w:t xml:space="preserve">                        $ref: '#/components/schemas/NsacfInfoSnssai'</w:t>
      </w:r>
    </w:p>
    <w:p w14:paraId="75FD7A6C" w14:textId="77777777" w:rsidR="00725789" w:rsidRDefault="00725789" w:rsidP="00725789">
      <w:pPr>
        <w:pStyle w:val="PL"/>
      </w:pPr>
      <w:r>
        <w:t xml:space="preserve">                    taiList:</w:t>
      </w:r>
    </w:p>
    <w:p w14:paraId="184E6E1C" w14:textId="77777777" w:rsidR="00725789" w:rsidRDefault="00725789" w:rsidP="00725789">
      <w:pPr>
        <w:pStyle w:val="PL"/>
      </w:pPr>
      <w:r>
        <w:t xml:space="preserve">                      $ref: '#/components/schemas/TaiList'</w:t>
      </w:r>
    </w:p>
    <w:p w14:paraId="13E2D8CE" w14:textId="77777777" w:rsidR="00725789" w:rsidRDefault="00725789" w:rsidP="00725789">
      <w:pPr>
        <w:pStyle w:val="PL"/>
      </w:pPr>
      <w:r>
        <w:t xml:space="preserve">        - $ref: 'TS28623_GenericNrm.yaml#/components/schemas/ManagedFunction-ncO'</w:t>
      </w:r>
    </w:p>
    <w:p w14:paraId="00A405E5" w14:textId="77777777" w:rsidR="00725789" w:rsidRDefault="00725789" w:rsidP="00725789">
      <w:pPr>
        <w:pStyle w:val="PL"/>
      </w:pPr>
      <w:r>
        <w:t xml:space="preserve">        - type: object</w:t>
      </w:r>
    </w:p>
    <w:p w14:paraId="2F82D85E" w14:textId="77777777" w:rsidR="00725789" w:rsidRDefault="00725789" w:rsidP="00725789">
      <w:pPr>
        <w:pStyle w:val="PL"/>
      </w:pPr>
      <w:r>
        <w:t xml:space="preserve">          properties:</w:t>
      </w:r>
    </w:p>
    <w:p w14:paraId="49B34E23" w14:textId="77777777" w:rsidR="00725789" w:rsidRDefault="00725789" w:rsidP="00725789">
      <w:pPr>
        <w:pStyle w:val="PL"/>
      </w:pPr>
      <w:r>
        <w:t xml:space="preserve">            EP_N60:</w:t>
      </w:r>
    </w:p>
    <w:p w14:paraId="7EC97EB3" w14:textId="77777777" w:rsidR="00725789" w:rsidRDefault="00725789" w:rsidP="00725789">
      <w:pPr>
        <w:pStyle w:val="PL"/>
      </w:pPr>
      <w:r>
        <w:t xml:space="preserve">              $ref: '#/components/schemas/EP_N60-Multiple'</w:t>
      </w:r>
    </w:p>
    <w:p w14:paraId="130E836E" w14:textId="77777777" w:rsidR="00725789" w:rsidRDefault="00725789" w:rsidP="00725789">
      <w:pPr>
        <w:pStyle w:val="PL"/>
      </w:pPr>
    </w:p>
    <w:p w14:paraId="2ED4C3BE" w14:textId="77777777" w:rsidR="00725789" w:rsidRDefault="00725789" w:rsidP="00725789">
      <w:pPr>
        <w:pStyle w:val="PL"/>
      </w:pPr>
      <w:r>
        <w:t xml:space="preserve">    DDNMFFunction-Single:</w:t>
      </w:r>
    </w:p>
    <w:p w14:paraId="33660D04" w14:textId="77777777" w:rsidR="00725789" w:rsidRDefault="00725789" w:rsidP="00725789">
      <w:pPr>
        <w:pStyle w:val="PL"/>
      </w:pPr>
      <w:r>
        <w:t xml:space="preserve">      allOf:</w:t>
      </w:r>
    </w:p>
    <w:p w14:paraId="6D0E26BF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52F1547D" w14:textId="77777777" w:rsidR="00725789" w:rsidRDefault="00725789" w:rsidP="00725789">
      <w:pPr>
        <w:pStyle w:val="PL"/>
      </w:pPr>
      <w:r>
        <w:t xml:space="preserve">        - type: object</w:t>
      </w:r>
    </w:p>
    <w:p w14:paraId="0F4316DB" w14:textId="77777777" w:rsidR="00725789" w:rsidRDefault="00725789" w:rsidP="00725789">
      <w:pPr>
        <w:pStyle w:val="PL"/>
      </w:pPr>
      <w:r>
        <w:t xml:space="preserve">          properties:</w:t>
      </w:r>
    </w:p>
    <w:p w14:paraId="1BD08210" w14:textId="77777777" w:rsidR="00725789" w:rsidRDefault="00725789" w:rsidP="00725789">
      <w:pPr>
        <w:pStyle w:val="PL"/>
      </w:pPr>
      <w:r>
        <w:t xml:space="preserve">            attributes:</w:t>
      </w:r>
    </w:p>
    <w:p w14:paraId="291A63A0" w14:textId="77777777" w:rsidR="00725789" w:rsidRDefault="00725789" w:rsidP="00725789">
      <w:pPr>
        <w:pStyle w:val="PL"/>
      </w:pPr>
      <w:r>
        <w:t xml:space="preserve">              allOf:</w:t>
      </w:r>
    </w:p>
    <w:p w14:paraId="746CB35C" w14:textId="77777777" w:rsidR="00725789" w:rsidRDefault="00725789" w:rsidP="00725789">
      <w:pPr>
        <w:pStyle w:val="PL"/>
      </w:pPr>
      <w:r>
        <w:t xml:space="preserve">                - $ref: 'TS28623_GenericNrm.yaml#/components/schemas/ManagedFunction-Attr'</w:t>
      </w:r>
    </w:p>
    <w:p w14:paraId="0929C025" w14:textId="77777777" w:rsidR="00725789" w:rsidRDefault="00725789" w:rsidP="00725789">
      <w:pPr>
        <w:pStyle w:val="PL"/>
      </w:pPr>
      <w:r>
        <w:t xml:space="preserve">                - type: object</w:t>
      </w:r>
    </w:p>
    <w:p w14:paraId="21BCF853" w14:textId="77777777" w:rsidR="00725789" w:rsidRDefault="00725789" w:rsidP="00725789">
      <w:pPr>
        <w:pStyle w:val="PL"/>
      </w:pPr>
      <w:r>
        <w:t xml:space="preserve">                  properties:</w:t>
      </w:r>
    </w:p>
    <w:p w14:paraId="698F5A6C" w14:textId="77777777" w:rsidR="00725789" w:rsidRDefault="00725789" w:rsidP="00725789">
      <w:pPr>
        <w:pStyle w:val="PL"/>
      </w:pPr>
      <w:r>
        <w:t xml:space="preserve">                    plmnId:</w:t>
      </w:r>
    </w:p>
    <w:p w14:paraId="3B8CCC02" w14:textId="77777777" w:rsidR="00725789" w:rsidRDefault="00725789" w:rsidP="00725789">
      <w:pPr>
        <w:pStyle w:val="PL"/>
      </w:pPr>
      <w:r>
        <w:t xml:space="preserve">                      $ref: 'TS28623_ComDefs.yaml#/components/schemas/PlmnId'</w:t>
      </w:r>
    </w:p>
    <w:p w14:paraId="237B3C59" w14:textId="77777777" w:rsidR="00725789" w:rsidRDefault="00725789" w:rsidP="00725789">
      <w:pPr>
        <w:pStyle w:val="PL"/>
      </w:pPr>
      <w:r>
        <w:t xml:space="preserve">                    sBIFqdn:</w:t>
      </w:r>
    </w:p>
    <w:p w14:paraId="49C6F115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701B88CB" w14:textId="77777777" w:rsidR="00725789" w:rsidRDefault="00725789" w:rsidP="00725789">
      <w:pPr>
        <w:pStyle w:val="PL"/>
      </w:pPr>
      <w:r>
        <w:t xml:space="preserve">                    managedNFProfile:</w:t>
      </w:r>
    </w:p>
    <w:p w14:paraId="6B5BCF9A" w14:textId="77777777" w:rsidR="00725789" w:rsidRDefault="00725789" w:rsidP="00725789">
      <w:pPr>
        <w:pStyle w:val="PL"/>
      </w:pPr>
      <w:r>
        <w:t xml:space="preserve">                      $ref: '#/components/schemas/ManagedNFProfile'</w:t>
      </w:r>
    </w:p>
    <w:p w14:paraId="3C382A87" w14:textId="77777777" w:rsidR="00725789" w:rsidRDefault="00725789" w:rsidP="00725789">
      <w:pPr>
        <w:pStyle w:val="PL"/>
      </w:pPr>
      <w:r>
        <w:t xml:space="preserve">                    commModelList:</w:t>
      </w:r>
    </w:p>
    <w:p w14:paraId="51C43FF4" w14:textId="77777777" w:rsidR="00725789" w:rsidRDefault="00725789" w:rsidP="00725789">
      <w:pPr>
        <w:pStyle w:val="PL"/>
      </w:pPr>
      <w:r>
        <w:t xml:space="preserve">                      $ref: '#/components/schemas/CommModelList'</w:t>
      </w:r>
    </w:p>
    <w:p w14:paraId="70D65558" w14:textId="77777777" w:rsidR="00725789" w:rsidRDefault="00725789" w:rsidP="00725789">
      <w:pPr>
        <w:pStyle w:val="PL"/>
      </w:pPr>
      <w:r>
        <w:t xml:space="preserve">        - $ref: 'TS28623_GenericNrm.yaml#/components/schemas/ManagedFunction-ncO'</w:t>
      </w:r>
    </w:p>
    <w:p w14:paraId="69950BC6" w14:textId="77777777" w:rsidR="00725789" w:rsidRDefault="00725789" w:rsidP="00725789">
      <w:pPr>
        <w:pStyle w:val="PL"/>
      </w:pPr>
      <w:r>
        <w:t xml:space="preserve">        - type: object</w:t>
      </w:r>
    </w:p>
    <w:p w14:paraId="15F1A00C" w14:textId="77777777" w:rsidR="00725789" w:rsidRDefault="00725789" w:rsidP="00725789">
      <w:pPr>
        <w:pStyle w:val="PL"/>
      </w:pPr>
      <w:r>
        <w:t xml:space="preserve">          properties:</w:t>
      </w:r>
    </w:p>
    <w:p w14:paraId="71959C29" w14:textId="77777777" w:rsidR="00725789" w:rsidRDefault="00725789" w:rsidP="00725789">
      <w:pPr>
        <w:pStyle w:val="PL"/>
      </w:pPr>
      <w:r>
        <w:t xml:space="preserve">            EP_Npc4:</w:t>
      </w:r>
    </w:p>
    <w:p w14:paraId="1394CCC1" w14:textId="77777777" w:rsidR="00725789" w:rsidRDefault="00725789" w:rsidP="00725789">
      <w:pPr>
        <w:pStyle w:val="PL"/>
      </w:pPr>
      <w:r>
        <w:t xml:space="preserve">              $ref: '#/components/schemas/EP_Npc4-Multiple'</w:t>
      </w:r>
    </w:p>
    <w:p w14:paraId="4E7FC554" w14:textId="77777777" w:rsidR="00725789" w:rsidRDefault="00725789" w:rsidP="00725789">
      <w:pPr>
        <w:pStyle w:val="PL"/>
      </w:pPr>
      <w:r>
        <w:t xml:space="preserve">            EP_Npc6:</w:t>
      </w:r>
    </w:p>
    <w:p w14:paraId="16C210B8" w14:textId="77777777" w:rsidR="00725789" w:rsidRDefault="00725789" w:rsidP="00725789">
      <w:pPr>
        <w:pStyle w:val="PL"/>
      </w:pPr>
      <w:r>
        <w:t xml:space="preserve">              $ref: '#/components/schemas/EP_Npc6-Multiple'</w:t>
      </w:r>
    </w:p>
    <w:p w14:paraId="2E081738" w14:textId="77777777" w:rsidR="00725789" w:rsidRDefault="00725789" w:rsidP="00725789">
      <w:pPr>
        <w:pStyle w:val="PL"/>
      </w:pPr>
      <w:r>
        <w:t xml:space="preserve">            EP_Npc7:</w:t>
      </w:r>
    </w:p>
    <w:p w14:paraId="076F97EA" w14:textId="77777777" w:rsidR="00725789" w:rsidRDefault="00725789" w:rsidP="00725789">
      <w:pPr>
        <w:pStyle w:val="PL"/>
      </w:pPr>
      <w:r>
        <w:t xml:space="preserve">              $ref: '#/components/schemas/EP_Npc7-Multiple'</w:t>
      </w:r>
    </w:p>
    <w:p w14:paraId="5F2393F1" w14:textId="77777777" w:rsidR="00725789" w:rsidRDefault="00725789" w:rsidP="00725789">
      <w:pPr>
        <w:pStyle w:val="PL"/>
      </w:pPr>
      <w:r>
        <w:t xml:space="preserve">            EP_Npc8:</w:t>
      </w:r>
    </w:p>
    <w:p w14:paraId="72EF7DA2" w14:textId="77777777" w:rsidR="00725789" w:rsidRDefault="00725789" w:rsidP="00725789">
      <w:pPr>
        <w:pStyle w:val="PL"/>
      </w:pPr>
      <w:r>
        <w:t xml:space="preserve">              $ref: '#/components/schemas/EP_Npc8-Multiple'</w:t>
      </w:r>
    </w:p>
    <w:p w14:paraId="68B39E12" w14:textId="77777777" w:rsidR="00725789" w:rsidRDefault="00725789" w:rsidP="00725789">
      <w:pPr>
        <w:pStyle w:val="PL"/>
      </w:pPr>
    </w:p>
    <w:p w14:paraId="4DC3F9DF" w14:textId="77777777" w:rsidR="00725789" w:rsidRDefault="00725789" w:rsidP="00725789">
      <w:pPr>
        <w:pStyle w:val="PL"/>
      </w:pPr>
      <w:r>
        <w:t xml:space="preserve">    EASDFFunction-Single:</w:t>
      </w:r>
    </w:p>
    <w:p w14:paraId="7255B7FA" w14:textId="77777777" w:rsidR="00725789" w:rsidRDefault="00725789" w:rsidP="00725789">
      <w:pPr>
        <w:pStyle w:val="PL"/>
      </w:pPr>
      <w:r>
        <w:t xml:space="preserve">      allOf:</w:t>
      </w:r>
    </w:p>
    <w:p w14:paraId="5D7FD519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0C1F13DA" w14:textId="77777777" w:rsidR="00725789" w:rsidRDefault="00725789" w:rsidP="00725789">
      <w:pPr>
        <w:pStyle w:val="PL"/>
      </w:pPr>
      <w:r>
        <w:t xml:space="preserve">        - type: object</w:t>
      </w:r>
    </w:p>
    <w:p w14:paraId="1F4937A9" w14:textId="77777777" w:rsidR="00725789" w:rsidRDefault="00725789" w:rsidP="00725789">
      <w:pPr>
        <w:pStyle w:val="PL"/>
      </w:pPr>
      <w:r>
        <w:t xml:space="preserve">          properties:</w:t>
      </w:r>
    </w:p>
    <w:p w14:paraId="56E92157" w14:textId="77777777" w:rsidR="00725789" w:rsidRDefault="00725789" w:rsidP="00725789">
      <w:pPr>
        <w:pStyle w:val="PL"/>
      </w:pPr>
      <w:r>
        <w:t xml:space="preserve">            attributes:</w:t>
      </w:r>
    </w:p>
    <w:p w14:paraId="48B0E35E" w14:textId="77777777" w:rsidR="00725789" w:rsidRDefault="00725789" w:rsidP="00725789">
      <w:pPr>
        <w:pStyle w:val="PL"/>
      </w:pPr>
      <w:r>
        <w:lastRenderedPageBreak/>
        <w:t xml:space="preserve">              allOf:</w:t>
      </w:r>
    </w:p>
    <w:p w14:paraId="450F620B" w14:textId="77777777" w:rsidR="00725789" w:rsidRDefault="00725789" w:rsidP="00725789">
      <w:pPr>
        <w:pStyle w:val="PL"/>
      </w:pPr>
      <w:r>
        <w:t xml:space="preserve">                - $ref: 'TS28623_GenericNrm.yaml#/components/schemas/ManagedFunction-Attr'</w:t>
      </w:r>
    </w:p>
    <w:p w14:paraId="7A31121D" w14:textId="77777777" w:rsidR="00725789" w:rsidRDefault="00725789" w:rsidP="00725789">
      <w:pPr>
        <w:pStyle w:val="PL"/>
      </w:pPr>
      <w:r>
        <w:t xml:space="preserve">                - type: object</w:t>
      </w:r>
    </w:p>
    <w:p w14:paraId="4790E5BC" w14:textId="77777777" w:rsidR="00725789" w:rsidRDefault="00725789" w:rsidP="00725789">
      <w:pPr>
        <w:pStyle w:val="PL"/>
      </w:pPr>
      <w:r>
        <w:t xml:space="preserve">                  properties:</w:t>
      </w:r>
    </w:p>
    <w:p w14:paraId="1CCA393D" w14:textId="77777777" w:rsidR="00725789" w:rsidRDefault="00725789" w:rsidP="00725789">
      <w:pPr>
        <w:pStyle w:val="PL"/>
      </w:pPr>
      <w:r>
        <w:t xml:space="preserve">                    plmnId:</w:t>
      </w:r>
    </w:p>
    <w:p w14:paraId="150287C5" w14:textId="77777777" w:rsidR="00725789" w:rsidRDefault="00725789" w:rsidP="00725789">
      <w:pPr>
        <w:pStyle w:val="PL"/>
      </w:pPr>
      <w:r>
        <w:t xml:space="preserve">                      $ref: 'TS28623_ComDefs.yaml#/components/schemas/PlmnId'</w:t>
      </w:r>
    </w:p>
    <w:p w14:paraId="1D1F434C" w14:textId="77777777" w:rsidR="00725789" w:rsidRDefault="00725789" w:rsidP="00725789">
      <w:pPr>
        <w:pStyle w:val="PL"/>
      </w:pPr>
      <w:r>
        <w:t xml:space="preserve">                    sBIFqdn:</w:t>
      </w:r>
    </w:p>
    <w:p w14:paraId="53656CF6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7511F59A" w14:textId="77777777" w:rsidR="00725789" w:rsidRDefault="00725789" w:rsidP="00725789">
      <w:pPr>
        <w:pStyle w:val="PL"/>
      </w:pPr>
      <w:r>
        <w:t xml:space="preserve">                    managedNFProfile:</w:t>
      </w:r>
    </w:p>
    <w:p w14:paraId="4D0805C9" w14:textId="77777777" w:rsidR="00725789" w:rsidRDefault="00725789" w:rsidP="00725789">
      <w:pPr>
        <w:pStyle w:val="PL"/>
      </w:pPr>
      <w:r>
        <w:t xml:space="preserve">                      $ref: '#/components/schemas/ManagedNFProfile'</w:t>
      </w:r>
    </w:p>
    <w:p w14:paraId="47D2DF23" w14:textId="77777777" w:rsidR="00725789" w:rsidRDefault="00725789" w:rsidP="00725789">
      <w:pPr>
        <w:pStyle w:val="PL"/>
      </w:pPr>
      <w:r>
        <w:t xml:space="preserve">                    serverAddr:</w:t>
      </w:r>
    </w:p>
    <w:p w14:paraId="7FC729DD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169DEF8F" w14:textId="77777777" w:rsidR="00725789" w:rsidRDefault="00725789" w:rsidP="00725789">
      <w:pPr>
        <w:pStyle w:val="PL"/>
      </w:pPr>
      <w:r>
        <w:t xml:space="preserve">        - $ref: 'TS28623_GenericNrm.yaml#/components/schemas/ManagedFunction-ncO'</w:t>
      </w:r>
    </w:p>
    <w:p w14:paraId="43FC068F" w14:textId="77777777" w:rsidR="00725789" w:rsidRDefault="00725789" w:rsidP="00725789">
      <w:pPr>
        <w:pStyle w:val="PL"/>
      </w:pPr>
      <w:r>
        <w:t xml:space="preserve">        - type: object</w:t>
      </w:r>
    </w:p>
    <w:p w14:paraId="36946BF9" w14:textId="77777777" w:rsidR="00725789" w:rsidRDefault="00725789" w:rsidP="00725789">
      <w:pPr>
        <w:pStyle w:val="PL"/>
      </w:pPr>
      <w:r>
        <w:t xml:space="preserve">          properties:</w:t>
      </w:r>
    </w:p>
    <w:p w14:paraId="76FF08FE" w14:textId="77777777" w:rsidR="00725789" w:rsidRDefault="00725789" w:rsidP="00725789">
      <w:pPr>
        <w:pStyle w:val="PL"/>
      </w:pPr>
      <w:r>
        <w:t xml:space="preserve">            EP_N88:</w:t>
      </w:r>
    </w:p>
    <w:p w14:paraId="3108FACD" w14:textId="77777777" w:rsidR="00725789" w:rsidRDefault="00725789" w:rsidP="00725789">
      <w:pPr>
        <w:pStyle w:val="PL"/>
      </w:pPr>
      <w:r>
        <w:t xml:space="preserve">              $ref: '#/components/schemas/EP_N88-Multiple'</w:t>
      </w:r>
    </w:p>
    <w:p w14:paraId="408A4E22" w14:textId="77777777" w:rsidR="00725789" w:rsidRDefault="00725789" w:rsidP="00725789">
      <w:pPr>
        <w:pStyle w:val="PL"/>
      </w:pPr>
    </w:p>
    <w:p w14:paraId="14E44905" w14:textId="77777777" w:rsidR="00725789" w:rsidRDefault="00725789" w:rsidP="00725789">
      <w:pPr>
        <w:pStyle w:val="PL"/>
      </w:pPr>
      <w:r>
        <w:t xml:space="preserve">    EcmConnectionInfo-Single:</w:t>
      </w:r>
    </w:p>
    <w:p w14:paraId="14D1F00E" w14:textId="77777777" w:rsidR="00725789" w:rsidRDefault="00725789" w:rsidP="00725789">
      <w:pPr>
        <w:pStyle w:val="PL"/>
      </w:pPr>
      <w:r>
        <w:t xml:space="preserve">      allOf:</w:t>
      </w:r>
    </w:p>
    <w:p w14:paraId="54F2F525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07B35ECB" w14:textId="77777777" w:rsidR="00725789" w:rsidRDefault="00725789" w:rsidP="00725789">
      <w:pPr>
        <w:pStyle w:val="PL"/>
      </w:pPr>
      <w:r>
        <w:t xml:space="preserve">        - type: object</w:t>
      </w:r>
    </w:p>
    <w:p w14:paraId="074836C4" w14:textId="77777777" w:rsidR="00725789" w:rsidRDefault="00725789" w:rsidP="00725789">
      <w:pPr>
        <w:pStyle w:val="PL"/>
      </w:pPr>
      <w:r>
        <w:t xml:space="preserve">          properties:</w:t>
      </w:r>
    </w:p>
    <w:p w14:paraId="7869A656" w14:textId="77777777" w:rsidR="00725789" w:rsidRDefault="00725789" w:rsidP="00725789">
      <w:pPr>
        <w:pStyle w:val="PL"/>
      </w:pPr>
      <w:r>
        <w:t xml:space="preserve">            attributes:</w:t>
      </w:r>
    </w:p>
    <w:p w14:paraId="081F26BC" w14:textId="77777777" w:rsidR="00725789" w:rsidRDefault="00725789" w:rsidP="00725789">
      <w:pPr>
        <w:pStyle w:val="PL"/>
      </w:pPr>
      <w:r>
        <w:t xml:space="preserve">              allOf:</w:t>
      </w:r>
    </w:p>
    <w:p w14:paraId="2E1DA695" w14:textId="77777777" w:rsidR="00725789" w:rsidRDefault="00725789" w:rsidP="00725789">
      <w:pPr>
        <w:pStyle w:val="PL"/>
      </w:pPr>
      <w:r>
        <w:t xml:space="preserve">                - type: object</w:t>
      </w:r>
    </w:p>
    <w:p w14:paraId="428C6304" w14:textId="77777777" w:rsidR="00725789" w:rsidRDefault="00725789" w:rsidP="00725789">
      <w:pPr>
        <w:pStyle w:val="PL"/>
      </w:pPr>
      <w:r>
        <w:t xml:space="preserve">                  properties:</w:t>
      </w:r>
    </w:p>
    <w:p w14:paraId="1EBF75D5" w14:textId="77777777" w:rsidR="00725789" w:rsidRDefault="00725789" w:rsidP="00725789">
      <w:pPr>
        <w:pStyle w:val="PL"/>
      </w:pPr>
      <w:r>
        <w:t xml:space="preserve">                    eASServiceArea:</w:t>
      </w:r>
    </w:p>
    <w:p w14:paraId="32183D01" w14:textId="77777777" w:rsidR="00725789" w:rsidRDefault="00725789" w:rsidP="00725789">
      <w:pPr>
        <w:pStyle w:val="PL"/>
      </w:pPr>
      <w:r>
        <w:t xml:space="preserve">                      $ref: 'TS28538_EdgeNrm.yaml#/components/schemas/ServingLocation'</w:t>
      </w:r>
    </w:p>
    <w:p w14:paraId="66E913EC" w14:textId="77777777" w:rsidR="00725789" w:rsidRDefault="00725789" w:rsidP="00725789">
      <w:pPr>
        <w:pStyle w:val="PL"/>
      </w:pPr>
      <w:r>
        <w:t xml:space="preserve">                    eESServiceArea:</w:t>
      </w:r>
    </w:p>
    <w:p w14:paraId="16AE264B" w14:textId="77777777" w:rsidR="00725789" w:rsidRDefault="00725789" w:rsidP="00725789">
      <w:pPr>
        <w:pStyle w:val="PL"/>
      </w:pPr>
      <w:r>
        <w:t xml:space="preserve">                      $ref: 'TS28538_EdgeNrm.yaml#/components/schemas/ServingLocation'</w:t>
      </w:r>
    </w:p>
    <w:p w14:paraId="31FFD1C1" w14:textId="77777777" w:rsidR="00725789" w:rsidRDefault="00725789" w:rsidP="00725789">
      <w:pPr>
        <w:pStyle w:val="PL"/>
      </w:pPr>
      <w:r>
        <w:t xml:space="preserve">                    eDNServiceArea:</w:t>
      </w:r>
    </w:p>
    <w:p w14:paraId="3E1EB008" w14:textId="77777777" w:rsidR="00725789" w:rsidRDefault="00725789" w:rsidP="00725789">
      <w:pPr>
        <w:pStyle w:val="PL"/>
      </w:pPr>
      <w:r>
        <w:t xml:space="preserve">                      $ref: 'TS28538_EdgeNrm.yaml#/components/schemas/ServingLocation'</w:t>
      </w:r>
    </w:p>
    <w:p w14:paraId="3A53F15B" w14:textId="77777777" w:rsidR="00725789" w:rsidRDefault="00725789" w:rsidP="00725789">
      <w:pPr>
        <w:pStyle w:val="PL"/>
      </w:pPr>
      <w:r>
        <w:t xml:space="preserve">                    eASIpAddress:</w:t>
      </w:r>
    </w:p>
    <w:p w14:paraId="415F10B7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77112274" w14:textId="77777777" w:rsidR="00725789" w:rsidRDefault="00725789" w:rsidP="00725789">
      <w:pPr>
        <w:pStyle w:val="PL"/>
      </w:pPr>
      <w:r>
        <w:t xml:space="preserve">                    eESIpAddress:</w:t>
      </w:r>
    </w:p>
    <w:p w14:paraId="6763C482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79769F8A" w14:textId="77777777" w:rsidR="00725789" w:rsidRDefault="00725789" w:rsidP="00725789">
      <w:pPr>
        <w:pStyle w:val="PL"/>
      </w:pPr>
      <w:r>
        <w:t xml:space="preserve">                    eCSIpAddress:</w:t>
      </w:r>
    </w:p>
    <w:p w14:paraId="56D37C0C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0A4ACF93" w14:textId="77777777" w:rsidR="00725789" w:rsidRDefault="00725789" w:rsidP="00725789">
      <w:pPr>
        <w:pStyle w:val="PL"/>
      </w:pPr>
      <w:r>
        <w:t xml:space="preserve">                    ednIdentifier:</w:t>
      </w:r>
    </w:p>
    <w:p w14:paraId="7309ED80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5EE9430E" w14:textId="77777777" w:rsidR="00725789" w:rsidRDefault="00725789" w:rsidP="00725789">
      <w:pPr>
        <w:pStyle w:val="PL"/>
      </w:pPr>
      <w:r>
        <w:t xml:space="preserve">                    ecmConnectionType:</w:t>
      </w:r>
    </w:p>
    <w:p w14:paraId="35BE5E28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632EF7DA" w14:textId="77777777" w:rsidR="00725789" w:rsidRDefault="00725789" w:rsidP="00725789">
      <w:pPr>
        <w:pStyle w:val="PL"/>
      </w:pPr>
      <w:r>
        <w:t xml:space="preserve">                      enum:</w:t>
      </w:r>
    </w:p>
    <w:p w14:paraId="1BE73F70" w14:textId="77777777" w:rsidR="00725789" w:rsidRDefault="00725789" w:rsidP="00725789">
      <w:pPr>
        <w:pStyle w:val="PL"/>
      </w:pPr>
      <w:r>
        <w:t xml:space="preserve">                        - USERPLANE</w:t>
      </w:r>
    </w:p>
    <w:p w14:paraId="11796BFB" w14:textId="77777777" w:rsidR="00725789" w:rsidRDefault="00725789" w:rsidP="00725789">
      <w:pPr>
        <w:pStyle w:val="PL"/>
      </w:pPr>
      <w:r>
        <w:t xml:space="preserve">                        - CONTROLPLANE</w:t>
      </w:r>
    </w:p>
    <w:p w14:paraId="7A3029D0" w14:textId="77777777" w:rsidR="00725789" w:rsidRDefault="00725789" w:rsidP="00725789">
      <w:pPr>
        <w:pStyle w:val="PL"/>
      </w:pPr>
      <w:r>
        <w:t xml:space="preserve">                        - BOTH</w:t>
      </w:r>
    </w:p>
    <w:p w14:paraId="24C10228" w14:textId="77777777" w:rsidR="00725789" w:rsidRDefault="00725789" w:rsidP="00725789">
      <w:pPr>
        <w:pStyle w:val="PL"/>
      </w:pPr>
      <w:r>
        <w:t xml:space="preserve">                    5GCNfConnEcmInfoList:</w:t>
      </w:r>
    </w:p>
    <w:p w14:paraId="1B7C7A19" w14:textId="77777777" w:rsidR="00725789" w:rsidRDefault="00725789" w:rsidP="00725789">
      <w:pPr>
        <w:pStyle w:val="PL"/>
      </w:pPr>
      <w:r>
        <w:t xml:space="preserve">                      $ref: '#/components/schemas/5GCNfConnEcmInfoList'</w:t>
      </w:r>
    </w:p>
    <w:p w14:paraId="1164C217" w14:textId="77777777" w:rsidR="00725789" w:rsidRDefault="00725789" w:rsidP="00725789">
      <w:pPr>
        <w:pStyle w:val="PL"/>
      </w:pPr>
      <w:r>
        <w:t xml:space="preserve">                    uPFConnectionInfo:</w:t>
      </w:r>
    </w:p>
    <w:p w14:paraId="617697E3" w14:textId="77777777" w:rsidR="00725789" w:rsidRDefault="00725789" w:rsidP="00725789">
      <w:pPr>
        <w:pStyle w:val="PL"/>
      </w:pPr>
      <w:r>
        <w:t xml:space="preserve">                      $ref: '#/components/schemas/UPFConnectionInfo'</w:t>
      </w:r>
    </w:p>
    <w:p w14:paraId="1DADCDC3" w14:textId="77777777" w:rsidR="00725789" w:rsidRDefault="00725789" w:rsidP="00725789">
      <w:pPr>
        <w:pStyle w:val="PL"/>
      </w:pPr>
    </w:p>
    <w:p w14:paraId="2FBB73B4" w14:textId="77777777" w:rsidR="00725789" w:rsidRDefault="00725789" w:rsidP="00725789">
      <w:pPr>
        <w:pStyle w:val="PL"/>
      </w:pPr>
    </w:p>
    <w:p w14:paraId="45528D44" w14:textId="77777777" w:rsidR="00725789" w:rsidRDefault="00725789" w:rsidP="00725789">
      <w:pPr>
        <w:pStyle w:val="PL"/>
      </w:pPr>
      <w:r>
        <w:t xml:space="preserve">    ExternalAmfFunction-Single:</w:t>
      </w:r>
    </w:p>
    <w:p w14:paraId="0B02517B" w14:textId="77777777" w:rsidR="00725789" w:rsidRDefault="00725789" w:rsidP="00725789">
      <w:pPr>
        <w:pStyle w:val="PL"/>
      </w:pPr>
      <w:r>
        <w:t xml:space="preserve">      allOf:</w:t>
      </w:r>
    </w:p>
    <w:p w14:paraId="72FCA51C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615723AC" w14:textId="77777777" w:rsidR="00725789" w:rsidRDefault="00725789" w:rsidP="00725789">
      <w:pPr>
        <w:pStyle w:val="PL"/>
      </w:pPr>
      <w:r>
        <w:t xml:space="preserve">        - type: object</w:t>
      </w:r>
    </w:p>
    <w:p w14:paraId="67006B1A" w14:textId="77777777" w:rsidR="00725789" w:rsidRDefault="00725789" w:rsidP="00725789">
      <w:pPr>
        <w:pStyle w:val="PL"/>
      </w:pPr>
      <w:r>
        <w:t xml:space="preserve">          properties:</w:t>
      </w:r>
    </w:p>
    <w:p w14:paraId="1619BAAF" w14:textId="77777777" w:rsidR="00725789" w:rsidRDefault="00725789" w:rsidP="00725789">
      <w:pPr>
        <w:pStyle w:val="PL"/>
      </w:pPr>
      <w:r>
        <w:t xml:space="preserve">            attributes:</w:t>
      </w:r>
    </w:p>
    <w:p w14:paraId="741B972D" w14:textId="77777777" w:rsidR="00725789" w:rsidRDefault="00725789" w:rsidP="00725789">
      <w:pPr>
        <w:pStyle w:val="PL"/>
      </w:pPr>
      <w:r>
        <w:t xml:space="preserve">              allOf:</w:t>
      </w:r>
    </w:p>
    <w:p w14:paraId="61837DC0" w14:textId="77777777" w:rsidR="00725789" w:rsidRDefault="00725789" w:rsidP="00725789">
      <w:pPr>
        <w:pStyle w:val="PL"/>
      </w:pPr>
      <w:r>
        <w:t xml:space="preserve">                - $ref: 'TS28623_GenericNrm.yaml#/components/schemas/ManagedFunction-Attr'</w:t>
      </w:r>
    </w:p>
    <w:p w14:paraId="0C7C17E1" w14:textId="77777777" w:rsidR="00725789" w:rsidRDefault="00725789" w:rsidP="00725789">
      <w:pPr>
        <w:pStyle w:val="PL"/>
      </w:pPr>
      <w:r>
        <w:t xml:space="preserve">                - type: object</w:t>
      </w:r>
    </w:p>
    <w:p w14:paraId="0FACC026" w14:textId="77777777" w:rsidR="00725789" w:rsidRDefault="00725789" w:rsidP="00725789">
      <w:pPr>
        <w:pStyle w:val="PL"/>
      </w:pPr>
      <w:r>
        <w:t xml:space="preserve">                  properties:</w:t>
      </w:r>
    </w:p>
    <w:p w14:paraId="71542820" w14:textId="77777777" w:rsidR="00725789" w:rsidRDefault="00725789" w:rsidP="00725789">
      <w:pPr>
        <w:pStyle w:val="PL"/>
      </w:pPr>
      <w:r>
        <w:t xml:space="preserve">                    plmnIdList:</w:t>
      </w:r>
    </w:p>
    <w:p w14:paraId="449447EA" w14:textId="77777777" w:rsidR="00725789" w:rsidRDefault="00725789" w:rsidP="00725789">
      <w:pPr>
        <w:pStyle w:val="PL"/>
      </w:pPr>
      <w:r>
        <w:t xml:space="preserve">                      $ref: 'TS28541_NrNrm.yaml#/components/schemas/PlmnIdList'</w:t>
      </w:r>
    </w:p>
    <w:p w14:paraId="0797B241" w14:textId="77777777" w:rsidR="00725789" w:rsidRDefault="00725789" w:rsidP="00725789">
      <w:pPr>
        <w:pStyle w:val="PL"/>
      </w:pPr>
      <w:r>
        <w:t xml:space="preserve">                    amfIdentifier:</w:t>
      </w:r>
    </w:p>
    <w:p w14:paraId="619E1DB6" w14:textId="77777777" w:rsidR="00725789" w:rsidRDefault="00725789" w:rsidP="00725789">
      <w:pPr>
        <w:pStyle w:val="PL"/>
      </w:pPr>
      <w:r>
        <w:t xml:space="preserve">                      $ref: '#/components/schemas/AmfIdentifier'</w:t>
      </w:r>
    </w:p>
    <w:p w14:paraId="09E6AE81" w14:textId="77777777" w:rsidR="00725789" w:rsidRDefault="00725789" w:rsidP="00725789">
      <w:pPr>
        <w:pStyle w:val="PL"/>
        <w:rPr>
          <w:ins w:id="16" w:author="sunse"/>
        </w:rPr>
      </w:pPr>
      <w:ins w:id="17" w:author="sunse">
        <w:r>
          <w:t xml:space="preserve">        - $ref: 'TS28623_GenericNrm.yaml#/components/schemas/ManagedFunction-ncO'</w:t>
        </w:r>
      </w:ins>
    </w:p>
    <w:p w14:paraId="71C1471A" w14:textId="77777777" w:rsidR="00725789" w:rsidRDefault="00725789" w:rsidP="00725789">
      <w:pPr>
        <w:pStyle w:val="PL"/>
      </w:pPr>
      <w:r>
        <w:t xml:space="preserve">    ExternalNrfFunction-Single:</w:t>
      </w:r>
    </w:p>
    <w:p w14:paraId="1ED1B226" w14:textId="77777777" w:rsidR="00725789" w:rsidRDefault="00725789" w:rsidP="00725789">
      <w:pPr>
        <w:pStyle w:val="PL"/>
      </w:pPr>
      <w:r>
        <w:t xml:space="preserve">      allOf:</w:t>
      </w:r>
    </w:p>
    <w:p w14:paraId="6DAC1F76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7F3FF2E4" w14:textId="77777777" w:rsidR="00725789" w:rsidRDefault="00725789" w:rsidP="00725789">
      <w:pPr>
        <w:pStyle w:val="PL"/>
      </w:pPr>
      <w:r>
        <w:t xml:space="preserve">        - type: object</w:t>
      </w:r>
    </w:p>
    <w:p w14:paraId="53560CF0" w14:textId="77777777" w:rsidR="00725789" w:rsidRDefault="00725789" w:rsidP="00725789">
      <w:pPr>
        <w:pStyle w:val="PL"/>
      </w:pPr>
      <w:r>
        <w:t xml:space="preserve">          properties:</w:t>
      </w:r>
    </w:p>
    <w:p w14:paraId="273B339F" w14:textId="77777777" w:rsidR="00725789" w:rsidRDefault="00725789" w:rsidP="00725789">
      <w:pPr>
        <w:pStyle w:val="PL"/>
      </w:pPr>
      <w:r>
        <w:t xml:space="preserve">            attributes:</w:t>
      </w:r>
    </w:p>
    <w:p w14:paraId="25382BD6" w14:textId="77777777" w:rsidR="00725789" w:rsidRDefault="00725789" w:rsidP="00725789">
      <w:pPr>
        <w:pStyle w:val="PL"/>
      </w:pPr>
      <w:r>
        <w:t xml:space="preserve">              allOf:</w:t>
      </w:r>
    </w:p>
    <w:p w14:paraId="76F678BF" w14:textId="77777777" w:rsidR="00725789" w:rsidRDefault="00725789" w:rsidP="00725789">
      <w:pPr>
        <w:pStyle w:val="PL"/>
      </w:pPr>
      <w:r>
        <w:t xml:space="preserve">                - $ref: 'TS28623_GenericNrm.yaml#/components/schemas/ManagedFunction-Attr'</w:t>
      </w:r>
    </w:p>
    <w:p w14:paraId="68832694" w14:textId="77777777" w:rsidR="00725789" w:rsidRDefault="00725789" w:rsidP="00725789">
      <w:pPr>
        <w:pStyle w:val="PL"/>
      </w:pPr>
      <w:r>
        <w:t xml:space="preserve">                - type: object</w:t>
      </w:r>
    </w:p>
    <w:p w14:paraId="0A6BEAE3" w14:textId="77777777" w:rsidR="00725789" w:rsidRDefault="00725789" w:rsidP="00725789">
      <w:pPr>
        <w:pStyle w:val="PL"/>
      </w:pPr>
      <w:r>
        <w:t xml:space="preserve">                  properties:</w:t>
      </w:r>
    </w:p>
    <w:p w14:paraId="691EC840" w14:textId="77777777" w:rsidR="00725789" w:rsidRDefault="00725789" w:rsidP="00725789">
      <w:pPr>
        <w:pStyle w:val="PL"/>
      </w:pPr>
      <w:r>
        <w:lastRenderedPageBreak/>
        <w:t xml:space="preserve">                    plmnIdList:</w:t>
      </w:r>
    </w:p>
    <w:p w14:paraId="5CF52B85" w14:textId="77777777" w:rsidR="00725789" w:rsidRDefault="00725789" w:rsidP="00725789">
      <w:pPr>
        <w:pStyle w:val="PL"/>
      </w:pPr>
      <w:r>
        <w:t xml:space="preserve">                      $ref: 'TS28541_NrNrm.yaml#/components/schemas/PlmnIdList'</w:t>
      </w:r>
    </w:p>
    <w:p w14:paraId="44937937" w14:textId="77777777" w:rsidR="00725789" w:rsidRDefault="00725789" w:rsidP="00725789">
      <w:pPr>
        <w:pStyle w:val="PL"/>
        <w:rPr>
          <w:ins w:id="18" w:author="sunse"/>
        </w:rPr>
      </w:pPr>
      <w:ins w:id="19" w:author="sunse">
        <w:r>
          <w:t xml:space="preserve">        - $ref: 'TS28623_GenericNrm.yaml#/components/schemas/ManagedFunction-ncO'</w:t>
        </w:r>
      </w:ins>
    </w:p>
    <w:p w14:paraId="689DFC09" w14:textId="77777777" w:rsidR="00725789" w:rsidRDefault="00725789" w:rsidP="00725789">
      <w:pPr>
        <w:pStyle w:val="PL"/>
      </w:pPr>
      <w:r>
        <w:t xml:space="preserve">    ExternalNssfFunction-Single:</w:t>
      </w:r>
    </w:p>
    <w:p w14:paraId="0FDAC2EF" w14:textId="77777777" w:rsidR="00725789" w:rsidRDefault="00725789" w:rsidP="00725789">
      <w:pPr>
        <w:pStyle w:val="PL"/>
      </w:pPr>
      <w:r>
        <w:t xml:space="preserve">      allOf:</w:t>
      </w:r>
    </w:p>
    <w:p w14:paraId="5675003F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61975E48" w14:textId="77777777" w:rsidR="00725789" w:rsidRDefault="00725789" w:rsidP="00725789">
      <w:pPr>
        <w:pStyle w:val="PL"/>
      </w:pPr>
      <w:r>
        <w:t xml:space="preserve">        - type: object</w:t>
      </w:r>
    </w:p>
    <w:p w14:paraId="0708D17E" w14:textId="77777777" w:rsidR="00725789" w:rsidRDefault="00725789" w:rsidP="00725789">
      <w:pPr>
        <w:pStyle w:val="PL"/>
      </w:pPr>
      <w:r>
        <w:t xml:space="preserve">          properties:</w:t>
      </w:r>
    </w:p>
    <w:p w14:paraId="7859805F" w14:textId="77777777" w:rsidR="00725789" w:rsidRDefault="00725789" w:rsidP="00725789">
      <w:pPr>
        <w:pStyle w:val="PL"/>
      </w:pPr>
      <w:r>
        <w:t xml:space="preserve">            attributes:</w:t>
      </w:r>
    </w:p>
    <w:p w14:paraId="1C9EC628" w14:textId="77777777" w:rsidR="00725789" w:rsidRDefault="00725789" w:rsidP="00725789">
      <w:pPr>
        <w:pStyle w:val="PL"/>
      </w:pPr>
      <w:r>
        <w:t xml:space="preserve">              allOf:</w:t>
      </w:r>
    </w:p>
    <w:p w14:paraId="1224B9EF" w14:textId="77777777" w:rsidR="00725789" w:rsidRDefault="00725789" w:rsidP="00725789">
      <w:pPr>
        <w:pStyle w:val="PL"/>
      </w:pPr>
      <w:r>
        <w:t xml:space="preserve">                - $ref: 'TS28623_GenericNrm.yaml#/components/schemas/ManagedFunction-Attr'</w:t>
      </w:r>
    </w:p>
    <w:p w14:paraId="25FDD1A7" w14:textId="77777777" w:rsidR="00725789" w:rsidRDefault="00725789" w:rsidP="00725789">
      <w:pPr>
        <w:pStyle w:val="PL"/>
      </w:pPr>
      <w:r>
        <w:t xml:space="preserve">                - type: object</w:t>
      </w:r>
    </w:p>
    <w:p w14:paraId="1560C69E" w14:textId="77777777" w:rsidR="00725789" w:rsidRDefault="00725789" w:rsidP="00725789">
      <w:pPr>
        <w:pStyle w:val="PL"/>
      </w:pPr>
      <w:r>
        <w:t xml:space="preserve">                  properties:</w:t>
      </w:r>
    </w:p>
    <w:p w14:paraId="3CB051CC" w14:textId="77777777" w:rsidR="00725789" w:rsidRDefault="00725789" w:rsidP="00725789">
      <w:pPr>
        <w:pStyle w:val="PL"/>
      </w:pPr>
      <w:r>
        <w:t xml:space="preserve">                    plmnIdList:</w:t>
      </w:r>
    </w:p>
    <w:p w14:paraId="533ED401" w14:textId="77777777" w:rsidR="00725789" w:rsidRDefault="00725789" w:rsidP="00725789">
      <w:pPr>
        <w:pStyle w:val="PL"/>
      </w:pPr>
      <w:r>
        <w:t xml:space="preserve">                      $ref: 'TS28541_NrNrm.yaml#/components/schemas/PlmnIdList'</w:t>
      </w:r>
    </w:p>
    <w:p w14:paraId="2C57FC7C" w14:textId="77777777" w:rsidR="00725789" w:rsidRDefault="00725789" w:rsidP="00725789">
      <w:pPr>
        <w:pStyle w:val="PL"/>
        <w:rPr>
          <w:ins w:id="20" w:author="sunse"/>
        </w:rPr>
      </w:pPr>
      <w:ins w:id="21" w:author="sunse">
        <w:r>
          <w:t xml:space="preserve">        - $ref: 'TS28623_GenericNrm.yaml#/components/schemas/ManagedFunction-ncO'</w:t>
        </w:r>
      </w:ins>
    </w:p>
    <w:p w14:paraId="467DFDE2" w14:textId="77777777" w:rsidR="00725789" w:rsidRDefault="00725789" w:rsidP="00725789">
      <w:pPr>
        <w:pStyle w:val="PL"/>
      </w:pPr>
      <w:r>
        <w:t xml:space="preserve">    ExternalSeppFunction-Single:</w:t>
      </w:r>
    </w:p>
    <w:p w14:paraId="6A81A2F6" w14:textId="77777777" w:rsidR="00725789" w:rsidRDefault="00725789" w:rsidP="00725789">
      <w:pPr>
        <w:pStyle w:val="PL"/>
      </w:pPr>
      <w:r>
        <w:t xml:space="preserve">      allOf:</w:t>
      </w:r>
    </w:p>
    <w:p w14:paraId="0A55ABBC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13AA0226" w14:textId="77777777" w:rsidR="00725789" w:rsidRDefault="00725789" w:rsidP="00725789">
      <w:pPr>
        <w:pStyle w:val="PL"/>
      </w:pPr>
      <w:r>
        <w:t xml:space="preserve">        - type: object</w:t>
      </w:r>
    </w:p>
    <w:p w14:paraId="7C211DC7" w14:textId="77777777" w:rsidR="00725789" w:rsidRDefault="00725789" w:rsidP="00725789">
      <w:pPr>
        <w:pStyle w:val="PL"/>
      </w:pPr>
      <w:r>
        <w:t xml:space="preserve">          properties:</w:t>
      </w:r>
    </w:p>
    <w:p w14:paraId="1D80616B" w14:textId="77777777" w:rsidR="00725789" w:rsidRDefault="00725789" w:rsidP="00725789">
      <w:pPr>
        <w:pStyle w:val="PL"/>
      </w:pPr>
      <w:r>
        <w:t xml:space="preserve">            attributes:</w:t>
      </w:r>
    </w:p>
    <w:p w14:paraId="6125FEBD" w14:textId="77777777" w:rsidR="00725789" w:rsidRDefault="00725789" w:rsidP="00725789">
      <w:pPr>
        <w:pStyle w:val="PL"/>
      </w:pPr>
      <w:r>
        <w:t xml:space="preserve">              allOf:</w:t>
      </w:r>
    </w:p>
    <w:p w14:paraId="09AA93B2" w14:textId="77777777" w:rsidR="00725789" w:rsidRDefault="00725789" w:rsidP="00725789">
      <w:pPr>
        <w:pStyle w:val="PL"/>
      </w:pPr>
      <w:r>
        <w:t xml:space="preserve">                - $ref: 'TS28623_GenericNrm.yaml#/components/schemas/ManagedFunction-Attr'</w:t>
      </w:r>
    </w:p>
    <w:p w14:paraId="6FF0D0E1" w14:textId="77777777" w:rsidR="00725789" w:rsidRDefault="00725789" w:rsidP="00725789">
      <w:pPr>
        <w:pStyle w:val="PL"/>
      </w:pPr>
      <w:r>
        <w:t xml:space="preserve">                - type: object</w:t>
      </w:r>
    </w:p>
    <w:p w14:paraId="048A30F1" w14:textId="77777777" w:rsidR="00725789" w:rsidRDefault="00725789" w:rsidP="00725789">
      <w:pPr>
        <w:pStyle w:val="PL"/>
      </w:pPr>
      <w:r>
        <w:t xml:space="preserve">                  properties:</w:t>
      </w:r>
    </w:p>
    <w:p w14:paraId="448441ED" w14:textId="77777777" w:rsidR="00725789" w:rsidRDefault="00725789" w:rsidP="00725789">
      <w:pPr>
        <w:pStyle w:val="PL"/>
      </w:pPr>
      <w:r>
        <w:t xml:space="preserve">                    plmnId:</w:t>
      </w:r>
    </w:p>
    <w:p w14:paraId="20E1F9AA" w14:textId="77777777" w:rsidR="00725789" w:rsidRDefault="00725789" w:rsidP="00725789">
      <w:pPr>
        <w:pStyle w:val="PL"/>
      </w:pPr>
      <w:r>
        <w:t xml:space="preserve">                      $ref: 'TS28623_ComDefs.yaml#/components/schemas/PlmnId'</w:t>
      </w:r>
    </w:p>
    <w:p w14:paraId="1833BD10" w14:textId="77777777" w:rsidR="00725789" w:rsidRDefault="00725789" w:rsidP="00725789">
      <w:pPr>
        <w:pStyle w:val="PL"/>
      </w:pPr>
      <w:r>
        <w:t xml:space="preserve">                    sEPPId:</w:t>
      </w:r>
    </w:p>
    <w:p w14:paraId="13E8BB2C" w14:textId="77777777" w:rsidR="00725789" w:rsidRDefault="00725789" w:rsidP="00725789">
      <w:pPr>
        <w:pStyle w:val="PL"/>
      </w:pPr>
      <w:r>
        <w:t xml:space="preserve">                      type: integer</w:t>
      </w:r>
    </w:p>
    <w:p w14:paraId="62614ED7" w14:textId="77777777" w:rsidR="00725789" w:rsidRDefault="00725789" w:rsidP="00725789">
      <w:pPr>
        <w:pStyle w:val="PL"/>
      </w:pPr>
      <w:r>
        <w:t xml:space="preserve">                    fqdn:</w:t>
      </w:r>
    </w:p>
    <w:p w14:paraId="4A1A6F5D" w14:textId="77777777" w:rsidR="00725789" w:rsidRDefault="00725789" w:rsidP="00725789">
      <w:pPr>
        <w:pStyle w:val="PL"/>
      </w:pPr>
      <w:r>
        <w:t xml:space="preserve">                      $ref: 'TS28623_ComDefs.yaml#/components/schemas/Fqdn'</w:t>
      </w:r>
    </w:p>
    <w:p w14:paraId="732F13C8" w14:textId="77777777" w:rsidR="00725789" w:rsidRDefault="00725789" w:rsidP="00725789">
      <w:pPr>
        <w:pStyle w:val="PL"/>
        <w:rPr>
          <w:ins w:id="22" w:author="sunse"/>
        </w:rPr>
      </w:pPr>
      <w:ins w:id="23" w:author="sunse">
        <w:r>
          <w:t xml:space="preserve">        - $ref: 'TS28623_GenericNrm.yaml#/components/schemas/ManagedFunction-ncO'</w:t>
        </w:r>
      </w:ins>
    </w:p>
    <w:p w14:paraId="7016C70E" w14:textId="77777777" w:rsidR="00725789" w:rsidRDefault="00725789" w:rsidP="00725789">
      <w:pPr>
        <w:pStyle w:val="PL"/>
        <w:rPr>
          <w:del w:id="24" w:author="sunse"/>
        </w:rPr>
      </w:pPr>
    </w:p>
    <w:p w14:paraId="34DF5767" w14:textId="77777777" w:rsidR="00725789" w:rsidRDefault="00725789" w:rsidP="00725789">
      <w:pPr>
        <w:pStyle w:val="PL"/>
      </w:pPr>
    </w:p>
    <w:p w14:paraId="7728D2DF" w14:textId="77777777" w:rsidR="00725789" w:rsidRDefault="00725789" w:rsidP="00725789">
      <w:pPr>
        <w:pStyle w:val="PL"/>
      </w:pPr>
      <w:r>
        <w:t xml:space="preserve">    EP_N2-Single:</w:t>
      </w:r>
    </w:p>
    <w:p w14:paraId="742EA7A6" w14:textId="77777777" w:rsidR="00725789" w:rsidRDefault="00725789" w:rsidP="00725789">
      <w:pPr>
        <w:pStyle w:val="PL"/>
      </w:pPr>
      <w:r>
        <w:t xml:space="preserve">      allOf:</w:t>
      </w:r>
    </w:p>
    <w:p w14:paraId="3CE28836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599051AA" w14:textId="77777777" w:rsidR="00725789" w:rsidRDefault="00725789" w:rsidP="00725789">
      <w:pPr>
        <w:pStyle w:val="PL"/>
      </w:pPr>
      <w:r>
        <w:t xml:space="preserve">        - type: object</w:t>
      </w:r>
    </w:p>
    <w:p w14:paraId="1099BCA1" w14:textId="77777777" w:rsidR="00725789" w:rsidRDefault="00725789" w:rsidP="00725789">
      <w:pPr>
        <w:pStyle w:val="PL"/>
      </w:pPr>
      <w:r>
        <w:t xml:space="preserve">          properties:</w:t>
      </w:r>
    </w:p>
    <w:p w14:paraId="74E6261B" w14:textId="77777777" w:rsidR="00725789" w:rsidRDefault="00725789" w:rsidP="00725789">
      <w:pPr>
        <w:pStyle w:val="PL"/>
      </w:pPr>
      <w:r>
        <w:t xml:space="preserve">            attributes:</w:t>
      </w:r>
    </w:p>
    <w:p w14:paraId="3C50CDCC" w14:textId="77777777" w:rsidR="00725789" w:rsidRDefault="00725789" w:rsidP="00725789">
      <w:pPr>
        <w:pStyle w:val="PL"/>
      </w:pPr>
      <w:r>
        <w:t xml:space="preserve">              allOf:</w:t>
      </w:r>
    </w:p>
    <w:p w14:paraId="02F3EBD9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62AB840D" w14:textId="77777777" w:rsidR="00725789" w:rsidRDefault="00725789" w:rsidP="00725789">
      <w:pPr>
        <w:pStyle w:val="PL"/>
      </w:pPr>
      <w:r>
        <w:t xml:space="preserve">                - type: object</w:t>
      </w:r>
    </w:p>
    <w:p w14:paraId="68F5C49C" w14:textId="77777777" w:rsidR="00725789" w:rsidRDefault="00725789" w:rsidP="00725789">
      <w:pPr>
        <w:pStyle w:val="PL"/>
      </w:pPr>
      <w:r>
        <w:t xml:space="preserve">                  properties:</w:t>
      </w:r>
    </w:p>
    <w:p w14:paraId="37847601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6FAFDC54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48A465CC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65E21082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2CA03D6B" w14:textId="77777777" w:rsidR="00725789" w:rsidRDefault="00725789" w:rsidP="00725789">
      <w:pPr>
        <w:pStyle w:val="PL"/>
      </w:pPr>
      <w:r>
        <w:t xml:space="preserve">    EP_N3-Single:</w:t>
      </w:r>
    </w:p>
    <w:p w14:paraId="1A6104D2" w14:textId="77777777" w:rsidR="00725789" w:rsidRDefault="00725789" w:rsidP="00725789">
      <w:pPr>
        <w:pStyle w:val="PL"/>
      </w:pPr>
      <w:r>
        <w:t xml:space="preserve">      allOf:</w:t>
      </w:r>
    </w:p>
    <w:p w14:paraId="1702A2B1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5B280ED4" w14:textId="77777777" w:rsidR="00725789" w:rsidRDefault="00725789" w:rsidP="00725789">
      <w:pPr>
        <w:pStyle w:val="PL"/>
      </w:pPr>
      <w:r>
        <w:t xml:space="preserve">        - type: object</w:t>
      </w:r>
    </w:p>
    <w:p w14:paraId="2ACDD380" w14:textId="77777777" w:rsidR="00725789" w:rsidRDefault="00725789" w:rsidP="00725789">
      <w:pPr>
        <w:pStyle w:val="PL"/>
      </w:pPr>
      <w:r>
        <w:t xml:space="preserve">          properties:</w:t>
      </w:r>
    </w:p>
    <w:p w14:paraId="3537B256" w14:textId="77777777" w:rsidR="00725789" w:rsidRDefault="00725789" w:rsidP="00725789">
      <w:pPr>
        <w:pStyle w:val="PL"/>
      </w:pPr>
      <w:r>
        <w:t xml:space="preserve">            attributes:</w:t>
      </w:r>
    </w:p>
    <w:p w14:paraId="34C1691B" w14:textId="77777777" w:rsidR="00725789" w:rsidRDefault="00725789" w:rsidP="00725789">
      <w:pPr>
        <w:pStyle w:val="PL"/>
      </w:pPr>
      <w:r>
        <w:t xml:space="preserve">              allOf:</w:t>
      </w:r>
    </w:p>
    <w:p w14:paraId="7AE9FECE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7DE12868" w14:textId="77777777" w:rsidR="00725789" w:rsidRDefault="00725789" w:rsidP="00725789">
      <w:pPr>
        <w:pStyle w:val="PL"/>
      </w:pPr>
      <w:r>
        <w:t xml:space="preserve">                - type: object</w:t>
      </w:r>
    </w:p>
    <w:p w14:paraId="41D81C7C" w14:textId="77777777" w:rsidR="00725789" w:rsidRDefault="00725789" w:rsidP="00725789">
      <w:pPr>
        <w:pStyle w:val="PL"/>
      </w:pPr>
      <w:r>
        <w:t xml:space="preserve">                  properties:</w:t>
      </w:r>
    </w:p>
    <w:p w14:paraId="1AC9A0E2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442DBDCA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29D6D75C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3210AA42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4460648B" w14:textId="77777777" w:rsidR="00725789" w:rsidRDefault="00725789" w:rsidP="00725789">
      <w:pPr>
        <w:pStyle w:val="PL"/>
      </w:pPr>
      <w:r>
        <w:t xml:space="preserve">                    epTransportRefs:</w:t>
      </w:r>
    </w:p>
    <w:p w14:paraId="40FDF5AC" w14:textId="77777777" w:rsidR="00725789" w:rsidRDefault="00725789" w:rsidP="00725789">
      <w:pPr>
        <w:pStyle w:val="PL"/>
      </w:pPr>
      <w:r>
        <w:t xml:space="preserve">                      $ref: 'TS28623_ComDefs.yaml#/components/schemas/DnList'</w:t>
      </w:r>
    </w:p>
    <w:p w14:paraId="69C6A4C5" w14:textId="77777777" w:rsidR="00725789" w:rsidRDefault="00725789" w:rsidP="00725789">
      <w:pPr>
        <w:pStyle w:val="PL"/>
      </w:pPr>
      <w:r>
        <w:t xml:space="preserve">    EP_N4-Single:</w:t>
      </w:r>
    </w:p>
    <w:p w14:paraId="04ABF8E1" w14:textId="77777777" w:rsidR="00725789" w:rsidRDefault="00725789" w:rsidP="00725789">
      <w:pPr>
        <w:pStyle w:val="PL"/>
      </w:pPr>
      <w:r>
        <w:t xml:space="preserve">      allOf:</w:t>
      </w:r>
    </w:p>
    <w:p w14:paraId="54778503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0836A38D" w14:textId="77777777" w:rsidR="00725789" w:rsidRDefault="00725789" w:rsidP="00725789">
      <w:pPr>
        <w:pStyle w:val="PL"/>
      </w:pPr>
      <w:r>
        <w:t xml:space="preserve">        - type: object</w:t>
      </w:r>
    </w:p>
    <w:p w14:paraId="332D1B6F" w14:textId="77777777" w:rsidR="00725789" w:rsidRDefault="00725789" w:rsidP="00725789">
      <w:pPr>
        <w:pStyle w:val="PL"/>
      </w:pPr>
      <w:r>
        <w:t xml:space="preserve">          properties:</w:t>
      </w:r>
    </w:p>
    <w:p w14:paraId="6482488A" w14:textId="77777777" w:rsidR="00725789" w:rsidRDefault="00725789" w:rsidP="00725789">
      <w:pPr>
        <w:pStyle w:val="PL"/>
      </w:pPr>
      <w:r>
        <w:t xml:space="preserve">            attributes:</w:t>
      </w:r>
    </w:p>
    <w:p w14:paraId="7525C074" w14:textId="77777777" w:rsidR="00725789" w:rsidRDefault="00725789" w:rsidP="00725789">
      <w:pPr>
        <w:pStyle w:val="PL"/>
      </w:pPr>
      <w:r>
        <w:t xml:space="preserve">              allOf:</w:t>
      </w:r>
    </w:p>
    <w:p w14:paraId="445518AD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0FA08C7A" w14:textId="77777777" w:rsidR="00725789" w:rsidRDefault="00725789" w:rsidP="00725789">
      <w:pPr>
        <w:pStyle w:val="PL"/>
      </w:pPr>
      <w:r>
        <w:t xml:space="preserve">                - type: object</w:t>
      </w:r>
    </w:p>
    <w:p w14:paraId="1D39DFD1" w14:textId="77777777" w:rsidR="00725789" w:rsidRDefault="00725789" w:rsidP="00725789">
      <w:pPr>
        <w:pStyle w:val="PL"/>
      </w:pPr>
      <w:r>
        <w:t xml:space="preserve">                  properties:</w:t>
      </w:r>
    </w:p>
    <w:p w14:paraId="504C10F1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1132DA5A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66EF5847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071A94BB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21C883DB" w14:textId="77777777" w:rsidR="00725789" w:rsidRDefault="00725789" w:rsidP="00725789">
      <w:pPr>
        <w:pStyle w:val="PL"/>
      </w:pPr>
      <w:r>
        <w:lastRenderedPageBreak/>
        <w:t xml:space="preserve">    EP_N5-Single:</w:t>
      </w:r>
    </w:p>
    <w:p w14:paraId="24772BB2" w14:textId="77777777" w:rsidR="00725789" w:rsidRDefault="00725789" w:rsidP="00725789">
      <w:pPr>
        <w:pStyle w:val="PL"/>
      </w:pPr>
      <w:r>
        <w:t xml:space="preserve">      allOf:</w:t>
      </w:r>
    </w:p>
    <w:p w14:paraId="0AD41BEA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063FA818" w14:textId="77777777" w:rsidR="00725789" w:rsidRDefault="00725789" w:rsidP="00725789">
      <w:pPr>
        <w:pStyle w:val="PL"/>
      </w:pPr>
      <w:r>
        <w:t xml:space="preserve">        - type: object</w:t>
      </w:r>
    </w:p>
    <w:p w14:paraId="53204A27" w14:textId="77777777" w:rsidR="00725789" w:rsidRDefault="00725789" w:rsidP="00725789">
      <w:pPr>
        <w:pStyle w:val="PL"/>
      </w:pPr>
      <w:r>
        <w:t xml:space="preserve">          properties:</w:t>
      </w:r>
    </w:p>
    <w:p w14:paraId="18C9A52B" w14:textId="77777777" w:rsidR="00725789" w:rsidRDefault="00725789" w:rsidP="00725789">
      <w:pPr>
        <w:pStyle w:val="PL"/>
      </w:pPr>
      <w:r>
        <w:t xml:space="preserve">            attributes:</w:t>
      </w:r>
    </w:p>
    <w:p w14:paraId="0AD224C9" w14:textId="77777777" w:rsidR="00725789" w:rsidRDefault="00725789" w:rsidP="00725789">
      <w:pPr>
        <w:pStyle w:val="PL"/>
      </w:pPr>
      <w:r>
        <w:t xml:space="preserve">              allOf:</w:t>
      </w:r>
    </w:p>
    <w:p w14:paraId="3AD9F568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56A86E12" w14:textId="77777777" w:rsidR="00725789" w:rsidRDefault="00725789" w:rsidP="00725789">
      <w:pPr>
        <w:pStyle w:val="PL"/>
      </w:pPr>
      <w:r>
        <w:t xml:space="preserve">                - type: object</w:t>
      </w:r>
    </w:p>
    <w:p w14:paraId="169399D5" w14:textId="77777777" w:rsidR="00725789" w:rsidRDefault="00725789" w:rsidP="00725789">
      <w:pPr>
        <w:pStyle w:val="PL"/>
      </w:pPr>
      <w:r>
        <w:t xml:space="preserve">                  properties:</w:t>
      </w:r>
    </w:p>
    <w:p w14:paraId="37814C6F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765DFFCF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0F2B9EF7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177E1976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5BA39264" w14:textId="77777777" w:rsidR="00725789" w:rsidRDefault="00725789" w:rsidP="00725789">
      <w:pPr>
        <w:pStyle w:val="PL"/>
      </w:pPr>
      <w:r>
        <w:t xml:space="preserve">    EP_N6-Single:</w:t>
      </w:r>
    </w:p>
    <w:p w14:paraId="2D33EDF5" w14:textId="77777777" w:rsidR="00725789" w:rsidRDefault="00725789" w:rsidP="00725789">
      <w:pPr>
        <w:pStyle w:val="PL"/>
      </w:pPr>
      <w:r>
        <w:t xml:space="preserve">      allOf:</w:t>
      </w:r>
    </w:p>
    <w:p w14:paraId="3C3C8B7F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79C06984" w14:textId="77777777" w:rsidR="00725789" w:rsidRDefault="00725789" w:rsidP="00725789">
      <w:pPr>
        <w:pStyle w:val="PL"/>
      </w:pPr>
      <w:r>
        <w:t xml:space="preserve">        - type: object</w:t>
      </w:r>
    </w:p>
    <w:p w14:paraId="659CD9BF" w14:textId="77777777" w:rsidR="00725789" w:rsidRDefault="00725789" w:rsidP="00725789">
      <w:pPr>
        <w:pStyle w:val="PL"/>
      </w:pPr>
      <w:r>
        <w:t xml:space="preserve">          properties:</w:t>
      </w:r>
    </w:p>
    <w:p w14:paraId="4D5A6AB3" w14:textId="77777777" w:rsidR="00725789" w:rsidRDefault="00725789" w:rsidP="00725789">
      <w:pPr>
        <w:pStyle w:val="PL"/>
      </w:pPr>
      <w:r>
        <w:t xml:space="preserve">            attributes:</w:t>
      </w:r>
    </w:p>
    <w:p w14:paraId="20BC279A" w14:textId="77777777" w:rsidR="00725789" w:rsidRDefault="00725789" w:rsidP="00725789">
      <w:pPr>
        <w:pStyle w:val="PL"/>
      </w:pPr>
      <w:r>
        <w:t xml:space="preserve">              allOf:</w:t>
      </w:r>
    </w:p>
    <w:p w14:paraId="6D47F8DD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7D231FC8" w14:textId="77777777" w:rsidR="00725789" w:rsidRDefault="00725789" w:rsidP="00725789">
      <w:pPr>
        <w:pStyle w:val="PL"/>
      </w:pPr>
      <w:r>
        <w:t xml:space="preserve">                - type: object</w:t>
      </w:r>
    </w:p>
    <w:p w14:paraId="47873245" w14:textId="77777777" w:rsidR="00725789" w:rsidRDefault="00725789" w:rsidP="00725789">
      <w:pPr>
        <w:pStyle w:val="PL"/>
      </w:pPr>
      <w:r>
        <w:t xml:space="preserve">                  properties:</w:t>
      </w:r>
    </w:p>
    <w:p w14:paraId="28A04939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2825E67A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510796D5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2B325248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448B5305" w14:textId="77777777" w:rsidR="00725789" w:rsidRDefault="00725789" w:rsidP="00725789">
      <w:pPr>
        <w:pStyle w:val="PL"/>
      </w:pPr>
      <w:r>
        <w:t xml:space="preserve">    EP_N7-Single:</w:t>
      </w:r>
    </w:p>
    <w:p w14:paraId="2FFCCFDE" w14:textId="77777777" w:rsidR="00725789" w:rsidRDefault="00725789" w:rsidP="00725789">
      <w:pPr>
        <w:pStyle w:val="PL"/>
      </w:pPr>
      <w:r>
        <w:t xml:space="preserve">      allOf:</w:t>
      </w:r>
    </w:p>
    <w:p w14:paraId="10BF4474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14B1D096" w14:textId="77777777" w:rsidR="00725789" w:rsidRDefault="00725789" w:rsidP="00725789">
      <w:pPr>
        <w:pStyle w:val="PL"/>
      </w:pPr>
      <w:r>
        <w:t xml:space="preserve">        - type: object</w:t>
      </w:r>
    </w:p>
    <w:p w14:paraId="049BD80C" w14:textId="77777777" w:rsidR="00725789" w:rsidRDefault="00725789" w:rsidP="00725789">
      <w:pPr>
        <w:pStyle w:val="PL"/>
      </w:pPr>
      <w:r>
        <w:t xml:space="preserve">          properties:</w:t>
      </w:r>
    </w:p>
    <w:p w14:paraId="69BBF7C2" w14:textId="77777777" w:rsidR="00725789" w:rsidRDefault="00725789" w:rsidP="00725789">
      <w:pPr>
        <w:pStyle w:val="PL"/>
      </w:pPr>
      <w:r>
        <w:t xml:space="preserve">            attributes:</w:t>
      </w:r>
    </w:p>
    <w:p w14:paraId="6B1CBE8B" w14:textId="77777777" w:rsidR="00725789" w:rsidRDefault="00725789" w:rsidP="00725789">
      <w:pPr>
        <w:pStyle w:val="PL"/>
      </w:pPr>
      <w:r>
        <w:t xml:space="preserve">              allOf:</w:t>
      </w:r>
    </w:p>
    <w:p w14:paraId="48C6B802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0A8DF295" w14:textId="77777777" w:rsidR="00725789" w:rsidRDefault="00725789" w:rsidP="00725789">
      <w:pPr>
        <w:pStyle w:val="PL"/>
      </w:pPr>
      <w:r>
        <w:t xml:space="preserve">                - type: object</w:t>
      </w:r>
    </w:p>
    <w:p w14:paraId="029FE70B" w14:textId="77777777" w:rsidR="00725789" w:rsidRDefault="00725789" w:rsidP="00725789">
      <w:pPr>
        <w:pStyle w:val="PL"/>
      </w:pPr>
      <w:r>
        <w:t xml:space="preserve">                  properties:</w:t>
      </w:r>
    </w:p>
    <w:p w14:paraId="4B6F4B37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07A55BFF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6DC6F60A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04D9C483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31549834" w14:textId="77777777" w:rsidR="00725789" w:rsidRDefault="00725789" w:rsidP="00725789">
      <w:pPr>
        <w:pStyle w:val="PL"/>
      </w:pPr>
      <w:r>
        <w:t xml:space="preserve">    EP_N8-Single:</w:t>
      </w:r>
    </w:p>
    <w:p w14:paraId="155FC8BA" w14:textId="77777777" w:rsidR="00725789" w:rsidRDefault="00725789" w:rsidP="00725789">
      <w:pPr>
        <w:pStyle w:val="PL"/>
      </w:pPr>
      <w:r>
        <w:t xml:space="preserve">      allOf:</w:t>
      </w:r>
    </w:p>
    <w:p w14:paraId="16A44623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372379E4" w14:textId="77777777" w:rsidR="00725789" w:rsidRDefault="00725789" w:rsidP="00725789">
      <w:pPr>
        <w:pStyle w:val="PL"/>
      </w:pPr>
      <w:r>
        <w:t xml:space="preserve">        - type: object</w:t>
      </w:r>
    </w:p>
    <w:p w14:paraId="6707FD1D" w14:textId="77777777" w:rsidR="00725789" w:rsidRDefault="00725789" w:rsidP="00725789">
      <w:pPr>
        <w:pStyle w:val="PL"/>
      </w:pPr>
      <w:r>
        <w:t xml:space="preserve">          properties:</w:t>
      </w:r>
    </w:p>
    <w:p w14:paraId="388620D8" w14:textId="77777777" w:rsidR="00725789" w:rsidRDefault="00725789" w:rsidP="00725789">
      <w:pPr>
        <w:pStyle w:val="PL"/>
      </w:pPr>
      <w:r>
        <w:t xml:space="preserve">            attributes:</w:t>
      </w:r>
    </w:p>
    <w:p w14:paraId="0CA6DA1C" w14:textId="77777777" w:rsidR="00725789" w:rsidRDefault="00725789" w:rsidP="00725789">
      <w:pPr>
        <w:pStyle w:val="PL"/>
      </w:pPr>
      <w:r>
        <w:t xml:space="preserve">              allOf:</w:t>
      </w:r>
    </w:p>
    <w:p w14:paraId="780A1D44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3711A347" w14:textId="77777777" w:rsidR="00725789" w:rsidRDefault="00725789" w:rsidP="00725789">
      <w:pPr>
        <w:pStyle w:val="PL"/>
      </w:pPr>
      <w:r>
        <w:t xml:space="preserve">                - type: object</w:t>
      </w:r>
    </w:p>
    <w:p w14:paraId="3AB1B216" w14:textId="77777777" w:rsidR="00725789" w:rsidRDefault="00725789" w:rsidP="00725789">
      <w:pPr>
        <w:pStyle w:val="PL"/>
      </w:pPr>
      <w:r>
        <w:t xml:space="preserve">                  properties:</w:t>
      </w:r>
    </w:p>
    <w:p w14:paraId="4E09C0EC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673AE9C9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5A27ABDE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3EF95A69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7F0E4429" w14:textId="77777777" w:rsidR="00725789" w:rsidRDefault="00725789" w:rsidP="00725789">
      <w:pPr>
        <w:pStyle w:val="PL"/>
      </w:pPr>
      <w:r>
        <w:t xml:space="preserve">    EP_N9-Single:</w:t>
      </w:r>
    </w:p>
    <w:p w14:paraId="6159C6D0" w14:textId="77777777" w:rsidR="00725789" w:rsidRDefault="00725789" w:rsidP="00725789">
      <w:pPr>
        <w:pStyle w:val="PL"/>
      </w:pPr>
      <w:r>
        <w:t xml:space="preserve">      allOf:</w:t>
      </w:r>
    </w:p>
    <w:p w14:paraId="4C2D0562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7634690C" w14:textId="77777777" w:rsidR="00725789" w:rsidRDefault="00725789" w:rsidP="00725789">
      <w:pPr>
        <w:pStyle w:val="PL"/>
      </w:pPr>
      <w:r>
        <w:t xml:space="preserve">        - type: object</w:t>
      </w:r>
    </w:p>
    <w:p w14:paraId="53AEF981" w14:textId="77777777" w:rsidR="00725789" w:rsidRDefault="00725789" w:rsidP="00725789">
      <w:pPr>
        <w:pStyle w:val="PL"/>
      </w:pPr>
      <w:r>
        <w:t xml:space="preserve">          properties:</w:t>
      </w:r>
    </w:p>
    <w:p w14:paraId="7AA6A559" w14:textId="77777777" w:rsidR="00725789" w:rsidRDefault="00725789" w:rsidP="00725789">
      <w:pPr>
        <w:pStyle w:val="PL"/>
      </w:pPr>
      <w:r>
        <w:t xml:space="preserve">            attributes:</w:t>
      </w:r>
    </w:p>
    <w:p w14:paraId="66223F37" w14:textId="77777777" w:rsidR="00725789" w:rsidRDefault="00725789" w:rsidP="00725789">
      <w:pPr>
        <w:pStyle w:val="PL"/>
      </w:pPr>
      <w:r>
        <w:t xml:space="preserve">              allOf:</w:t>
      </w:r>
    </w:p>
    <w:p w14:paraId="4AE012CC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113DF294" w14:textId="77777777" w:rsidR="00725789" w:rsidRDefault="00725789" w:rsidP="00725789">
      <w:pPr>
        <w:pStyle w:val="PL"/>
      </w:pPr>
      <w:r>
        <w:t xml:space="preserve">                - type: object</w:t>
      </w:r>
    </w:p>
    <w:p w14:paraId="108FE2C6" w14:textId="77777777" w:rsidR="00725789" w:rsidRDefault="00725789" w:rsidP="00725789">
      <w:pPr>
        <w:pStyle w:val="PL"/>
      </w:pPr>
      <w:r>
        <w:t xml:space="preserve">                  properties:</w:t>
      </w:r>
    </w:p>
    <w:p w14:paraId="7AFB7295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1B67C839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7779038D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788A380C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69952010" w14:textId="77777777" w:rsidR="00725789" w:rsidRDefault="00725789" w:rsidP="00725789">
      <w:pPr>
        <w:pStyle w:val="PL"/>
      </w:pPr>
      <w:r>
        <w:t xml:space="preserve">    EP_N10-Single:</w:t>
      </w:r>
    </w:p>
    <w:p w14:paraId="18FC01D2" w14:textId="77777777" w:rsidR="00725789" w:rsidRDefault="00725789" w:rsidP="00725789">
      <w:pPr>
        <w:pStyle w:val="PL"/>
      </w:pPr>
      <w:r>
        <w:t xml:space="preserve">      allOf:</w:t>
      </w:r>
    </w:p>
    <w:p w14:paraId="16DEA05F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75BB1022" w14:textId="77777777" w:rsidR="00725789" w:rsidRDefault="00725789" w:rsidP="00725789">
      <w:pPr>
        <w:pStyle w:val="PL"/>
      </w:pPr>
      <w:r>
        <w:t xml:space="preserve">        - type: object</w:t>
      </w:r>
    </w:p>
    <w:p w14:paraId="2466EE53" w14:textId="77777777" w:rsidR="00725789" w:rsidRDefault="00725789" w:rsidP="00725789">
      <w:pPr>
        <w:pStyle w:val="PL"/>
      </w:pPr>
      <w:r>
        <w:t xml:space="preserve">          properties:</w:t>
      </w:r>
    </w:p>
    <w:p w14:paraId="1BD1B74D" w14:textId="77777777" w:rsidR="00725789" w:rsidRDefault="00725789" w:rsidP="00725789">
      <w:pPr>
        <w:pStyle w:val="PL"/>
      </w:pPr>
      <w:r>
        <w:t xml:space="preserve">            attributes:</w:t>
      </w:r>
    </w:p>
    <w:p w14:paraId="5771D3F2" w14:textId="77777777" w:rsidR="00725789" w:rsidRDefault="00725789" w:rsidP="00725789">
      <w:pPr>
        <w:pStyle w:val="PL"/>
      </w:pPr>
      <w:r>
        <w:t xml:space="preserve">              allOf:</w:t>
      </w:r>
    </w:p>
    <w:p w14:paraId="44DCD5FD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670A140A" w14:textId="77777777" w:rsidR="00725789" w:rsidRDefault="00725789" w:rsidP="00725789">
      <w:pPr>
        <w:pStyle w:val="PL"/>
      </w:pPr>
      <w:r>
        <w:lastRenderedPageBreak/>
        <w:t xml:space="preserve">                - type: object</w:t>
      </w:r>
    </w:p>
    <w:p w14:paraId="08AFA844" w14:textId="77777777" w:rsidR="00725789" w:rsidRDefault="00725789" w:rsidP="00725789">
      <w:pPr>
        <w:pStyle w:val="PL"/>
      </w:pPr>
      <w:r>
        <w:t xml:space="preserve">                  properties:</w:t>
      </w:r>
    </w:p>
    <w:p w14:paraId="55D6EA01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30DC1622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0649F42A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5E28B29E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5A593C8D" w14:textId="77777777" w:rsidR="00725789" w:rsidRDefault="00725789" w:rsidP="00725789">
      <w:pPr>
        <w:pStyle w:val="PL"/>
      </w:pPr>
      <w:r>
        <w:t xml:space="preserve">    EP_N11-Single:</w:t>
      </w:r>
    </w:p>
    <w:p w14:paraId="2C74CF4E" w14:textId="77777777" w:rsidR="00725789" w:rsidRDefault="00725789" w:rsidP="00725789">
      <w:pPr>
        <w:pStyle w:val="PL"/>
      </w:pPr>
      <w:r>
        <w:t xml:space="preserve">      allOf:</w:t>
      </w:r>
    </w:p>
    <w:p w14:paraId="1841B443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2BAD2869" w14:textId="77777777" w:rsidR="00725789" w:rsidRDefault="00725789" w:rsidP="00725789">
      <w:pPr>
        <w:pStyle w:val="PL"/>
      </w:pPr>
      <w:r>
        <w:t xml:space="preserve">        - type: object</w:t>
      </w:r>
    </w:p>
    <w:p w14:paraId="2CF41538" w14:textId="77777777" w:rsidR="00725789" w:rsidRDefault="00725789" w:rsidP="00725789">
      <w:pPr>
        <w:pStyle w:val="PL"/>
      </w:pPr>
      <w:r>
        <w:t xml:space="preserve">          properties:</w:t>
      </w:r>
    </w:p>
    <w:p w14:paraId="2ADECD5A" w14:textId="77777777" w:rsidR="00725789" w:rsidRDefault="00725789" w:rsidP="00725789">
      <w:pPr>
        <w:pStyle w:val="PL"/>
      </w:pPr>
      <w:r>
        <w:t xml:space="preserve">            attributes:</w:t>
      </w:r>
    </w:p>
    <w:p w14:paraId="4078BE87" w14:textId="77777777" w:rsidR="00725789" w:rsidRDefault="00725789" w:rsidP="00725789">
      <w:pPr>
        <w:pStyle w:val="PL"/>
      </w:pPr>
      <w:r>
        <w:t xml:space="preserve">              allOf:</w:t>
      </w:r>
    </w:p>
    <w:p w14:paraId="733209CC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61AEBF42" w14:textId="77777777" w:rsidR="00725789" w:rsidRDefault="00725789" w:rsidP="00725789">
      <w:pPr>
        <w:pStyle w:val="PL"/>
      </w:pPr>
      <w:r>
        <w:t xml:space="preserve">                - type: object</w:t>
      </w:r>
    </w:p>
    <w:p w14:paraId="07EC3367" w14:textId="77777777" w:rsidR="00725789" w:rsidRDefault="00725789" w:rsidP="00725789">
      <w:pPr>
        <w:pStyle w:val="PL"/>
      </w:pPr>
      <w:r>
        <w:t xml:space="preserve">                  properties:</w:t>
      </w:r>
    </w:p>
    <w:p w14:paraId="0B7CA387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479A32DB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019DD9F9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1FBFD3D7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1D2EA34B" w14:textId="77777777" w:rsidR="00725789" w:rsidRDefault="00725789" w:rsidP="00725789">
      <w:pPr>
        <w:pStyle w:val="PL"/>
      </w:pPr>
      <w:r>
        <w:t xml:space="preserve">    EP_N12-Single:</w:t>
      </w:r>
    </w:p>
    <w:p w14:paraId="213B3E77" w14:textId="77777777" w:rsidR="00725789" w:rsidRDefault="00725789" w:rsidP="00725789">
      <w:pPr>
        <w:pStyle w:val="PL"/>
      </w:pPr>
      <w:r>
        <w:t xml:space="preserve">      allOf:</w:t>
      </w:r>
    </w:p>
    <w:p w14:paraId="78D81EA0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161BDBF2" w14:textId="77777777" w:rsidR="00725789" w:rsidRDefault="00725789" w:rsidP="00725789">
      <w:pPr>
        <w:pStyle w:val="PL"/>
      </w:pPr>
      <w:r>
        <w:t xml:space="preserve">        - type: object</w:t>
      </w:r>
    </w:p>
    <w:p w14:paraId="45D19FDE" w14:textId="77777777" w:rsidR="00725789" w:rsidRDefault="00725789" w:rsidP="00725789">
      <w:pPr>
        <w:pStyle w:val="PL"/>
      </w:pPr>
      <w:r>
        <w:t xml:space="preserve">          properties:</w:t>
      </w:r>
    </w:p>
    <w:p w14:paraId="15EED008" w14:textId="77777777" w:rsidR="00725789" w:rsidRDefault="00725789" w:rsidP="00725789">
      <w:pPr>
        <w:pStyle w:val="PL"/>
      </w:pPr>
      <w:r>
        <w:t xml:space="preserve">            attributes:</w:t>
      </w:r>
    </w:p>
    <w:p w14:paraId="05AF8838" w14:textId="77777777" w:rsidR="00725789" w:rsidRDefault="00725789" w:rsidP="00725789">
      <w:pPr>
        <w:pStyle w:val="PL"/>
      </w:pPr>
      <w:r>
        <w:t xml:space="preserve">              allOf:</w:t>
      </w:r>
    </w:p>
    <w:p w14:paraId="3A09807F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19934BCD" w14:textId="77777777" w:rsidR="00725789" w:rsidRDefault="00725789" w:rsidP="00725789">
      <w:pPr>
        <w:pStyle w:val="PL"/>
      </w:pPr>
      <w:r>
        <w:t xml:space="preserve">                - type: object</w:t>
      </w:r>
    </w:p>
    <w:p w14:paraId="42CFABC6" w14:textId="77777777" w:rsidR="00725789" w:rsidRDefault="00725789" w:rsidP="00725789">
      <w:pPr>
        <w:pStyle w:val="PL"/>
      </w:pPr>
      <w:r>
        <w:t xml:space="preserve">                  properties:</w:t>
      </w:r>
    </w:p>
    <w:p w14:paraId="33FD9C87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236AB977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5059DC93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226FE525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39B68BF1" w14:textId="77777777" w:rsidR="00725789" w:rsidRDefault="00725789" w:rsidP="00725789">
      <w:pPr>
        <w:pStyle w:val="PL"/>
      </w:pPr>
      <w:r>
        <w:t xml:space="preserve">    EP_N13-Single:</w:t>
      </w:r>
    </w:p>
    <w:p w14:paraId="2B236BAD" w14:textId="77777777" w:rsidR="00725789" w:rsidRDefault="00725789" w:rsidP="00725789">
      <w:pPr>
        <w:pStyle w:val="PL"/>
      </w:pPr>
      <w:r>
        <w:t xml:space="preserve">      allOf:</w:t>
      </w:r>
    </w:p>
    <w:p w14:paraId="08E69E7F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125B2F07" w14:textId="77777777" w:rsidR="00725789" w:rsidRDefault="00725789" w:rsidP="00725789">
      <w:pPr>
        <w:pStyle w:val="PL"/>
      </w:pPr>
      <w:r>
        <w:t xml:space="preserve">        - type: object</w:t>
      </w:r>
    </w:p>
    <w:p w14:paraId="4F27DE8F" w14:textId="77777777" w:rsidR="00725789" w:rsidRDefault="00725789" w:rsidP="00725789">
      <w:pPr>
        <w:pStyle w:val="PL"/>
      </w:pPr>
      <w:r>
        <w:t xml:space="preserve">          properties:</w:t>
      </w:r>
    </w:p>
    <w:p w14:paraId="4791E492" w14:textId="77777777" w:rsidR="00725789" w:rsidRDefault="00725789" w:rsidP="00725789">
      <w:pPr>
        <w:pStyle w:val="PL"/>
      </w:pPr>
      <w:r>
        <w:t xml:space="preserve">            attributes:</w:t>
      </w:r>
    </w:p>
    <w:p w14:paraId="42FA9FF6" w14:textId="77777777" w:rsidR="00725789" w:rsidRDefault="00725789" w:rsidP="00725789">
      <w:pPr>
        <w:pStyle w:val="PL"/>
      </w:pPr>
      <w:r>
        <w:t xml:space="preserve">              allOf:</w:t>
      </w:r>
    </w:p>
    <w:p w14:paraId="23D781ED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1DA0279C" w14:textId="77777777" w:rsidR="00725789" w:rsidRDefault="00725789" w:rsidP="00725789">
      <w:pPr>
        <w:pStyle w:val="PL"/>
      </w:pPr>
      <w:r>
        <w:t xml:space="preserve">                - type: object</w:t>
      </w:r>
    </w:p>
    <w:p w14:paraId="241C3C3A" w14:textId="77777777" w:rsidR="00725789" w:rsidRDefault="00725789" w:rsidP="00725789">
      <w:pPr>
        <w:pStyle w:val="PL"/>
      </w:pPr>
      <w:r>
        <w:t xml:space="preserve">                  properties:</w:t>
      </w:r>
    </w:p>
    <w:p w14:paraId="6A3F4B85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19410DFA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6FC1EF6F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7E0B5754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142221D6" w14:textId="77777777" w:rsidR="00725789" w:rsidRDefault="00725789" w:rsidP="00725789">
      <w:pPr>
        <w:pStyle w:val="PL"/>
      </w:pPr>
      <w:r>
        <w:t xml:space="preserve">    EP_N14-Single:</w:t>
      </w:r>
    </w:p>
    <w:p w14:paraId="7C78CD01" w14:textId="77777777" w:rsidR="00725789" w:rsidRDefault="00725789" w:rsidP="00725789">
      <w:pPr>
        <w:pStyle w:val="PL"/>
      </w:pPr>
      <w:r>
        <w:t xml:space="preserve">      allOf:</w:t>
      </w:r>
    </w:p>
    <w:p w14:paraId="415D9D65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3F6BF340" w14:textId="77777777" w:rsidR="00725789" w:rsidRDefault="00725789" w:rsidP="00725789">
      <w:pPr>
        <w:pStyle w:val="PL"/>
      </w:pPr>
      <w:r>
        <w:t xml:space="preserve">        - type: object</w:t>
      </w:r>
    </w:p>
    <w:p w14:paraId="2B5FA3A3" w14:textId="77777777" w:rsidR="00725789" w:rsidRDefault="00725789" w:rsidP="00725789">
      <w:pPr>
        <w:pStyle w:val="PL"/>
      </w:pPr>
      <w:r>
        <w:t xml:space="preserve">          properties:</w:t>
      </w:r>
    </w:p>
    <w:p w14:paraId="0F155F56" w14:textId="77777777" w:rsidR="00725789" w:rsidRDefault="00725789" w:rsidP="00725789">
      <w:pPr>
        <w:pStyle w:val="PL"/>
      </w:pPr>
      <w:r>
        <w:t xml:space="preserve">            attributes:</w:t>
      </w:r>
    </w:p>
    <w:p w14:paraId="41F725C8" w14:textId="77777777" w:rsidR="00725789" w:rsidRDefault="00725789" w:rsidP="00725789">
      <w:pPr>
        <w:pStyle w:val="PL"/>
      </w:pPr>
      <w:r>
        <w:t xml:space="preserve">              allOf:</w:t>
      </w:r>
    </w:p>
    <w:p w14:paraId="417144B2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31652EBE" w14:textId="77777777" w:rsidR="00725789" w:rsidRDefault="00725789" w:rsidP="00725789">
      <w:pPr>
        <w:pStyle w:val="PL"/>
      </w:pPr>
      <w:r>
        <w:t xml:space="preserve">                - type: object</w:t>
      </w:r>
    </w:p>
    <w:p w14:paraId="11BEECD8" w14:textId="77777777" w:rsidR="00725789" w:rsidRDefault="00725789" w:rsidP="00725789">
      <w:pPr>
        <w:pStyle w:val="PL"/>
      </w:pPr>
      <w:r>
        <w:t xml:space="preserve">                  properties:</w:t>
      </w:r>
    </w:p>
    <w:p w14:paraId="6490C853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2161F84A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467EE415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0D00D21F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7389B697" w14:textId="77777777" w:rsidR="00725789" w:rsidRDefault="00725789" w:rsidP="00725789">
      <w:pPr>
        <w:pStyle w:val="PL"/>
      </w:pPr>
      <w:r>
        <w:t xml:space="preserve">    EP_N15-Single:</w:t>
      </w:r>
    </w:p>
    <w:p w14:paraId="052EBC11" w14:textId="77777777" w:rsidR="00725789" w:rsidRDefault="00725789" w:rsidP="00725789">
      <w:pPr>
        <w:pStyle w:val="PL"/>
      </w:pPr>
      <w:r>
        <w:t xml:space="preserve">      allOf:</w:t>
      </w:r>
    </w:p>
    <w:p w14:paraId="6CF1795E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06C9F6E6" w14:textId="77777777" w:rsidR="00725789" w:rsidRDefault="00725789" w:rsidP="00725789">
      <w:pPr>
        <w:pStyle w:val="PL"/>
      </w:pPr>
      <w:r>
        <w:t xml:space="preserve">        - type: object</w:t>
      </w:r>
    </w:p>
    <w:p w14:paraId="0D1190D4" w14:textId="77777777" w:rsidR="00725789" w:rsidRDefault="00725789" w:rsidP="00725789">
      <w:pPr>
        <w:pStyle w:val="PL"/>
      </w:pPr>
      <w:r>
        <w:t xml:space="preserve">          properties:</w:t>
      </w:r>
    </w:p>
    <w:p w14:paraId="75EDBC20" w14:textId="77777777" w:rsidR="00725789" w:rsidRDefault="00725789" w:rsidP="00725789">
      <w:pPr>
        <w:pStyle w:val="PL"/>
      </w:pPr>
      <w:r>
        <w:t xml:space="preserve">            attributes:</w:t>
      </w:r>
    </w:p>
    <w:p w14:paraId="3C5710C9" w14:textId="77777777" w:rsidR="00725789" w:rsidRDefault="00725789" w:rsidP="00725789">
      <w:pPr>
        <w:pStyle w:val="PL"/>
      </w:pPr>
      <w:r>
        <w:t xml:space="preserve">              allOf:</w:t>
      </w:r>
    </w:p>
    <w:p w14:paraId="732BBDEB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7021C479" w14:textId="77777777" w:rsidR="00725789" w:rsidRDefault="00725789" w:rsidP="00725789">
      <w:pPr>
        <w:pStyle w:val="PL"/>
      </w:pPr>
      <w:r>
        <w:t xml:space="preserve">                - type: object</w:t>
      </w:r>
    </w:p>
    <w:p w14:paraId="5A7B4992" w14:textId="77777777" w:rsidR="00725789" w:rsidRDefault="00725789" w:rsidP="00725789">
      <w:pPr>
        <w:pStyle w:val="PL"/>
      </w:pPr>
      <w:r>
        <w:t xml:space="preserve">                  properties:</w:t>
      </w:r>
    </w:p>
    <w:p w14:paraId="46C24A5E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26ABDA4E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29E2BA3A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7A0F1F61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3133C40D" w14:textId="77777777" w:rsidR="00725789" w:rsidRDefault="00725789" w:rsidP="00725789">
      <w:pPr>
        <w:pStyle w:val="PL"/>
      </w:pPr>
      <w:r>
        <w:t xml:space="preserve">    EP_N16-Single:</w:t>
      </w:r>
    </w:p>
    <w:p w14:paraId="29F4EB49" w14:textId="77777777" w:rsidR="00725789" w:rsidRDefault="00725789" w:rsidP="00725789">
      <w:pPr>
        <w:pStyle w:val="PL"/>
      </w:pPr>
      <w:r>
        <w:t xml:space="preserve">      allOf:</w:t>
      </w:r>
    </w:p>
    <w:p w14:paraId="33F30AB7" w14:textId="77777777" w:rsidR="00725789" w:rsidRDefault="00725789" w:rsidP="00725789">
      <w:pPr>
        <w:pStyle w:val="PL"/>
      </w:pPr>
      <w:r>
        <w:lastRenderedPageBreak/>
        <w:t xml:space="preserve">        - $ref: 'TS28623_GenericNrm.yaml#/components/schemas/Top'</w:t>
      </w:r>
    </w:p>
    <w:p w14:paraId="0DEED4FE" w14:textId="77777777" w:rsidR="00725789" w:rsidRDefault="00725789" w:rsidP="00725789">
      <w:pPr>
        <w:pStyle w:val="PL"/>
      </w:pPr>
      <w:r>
        <w:t xml:space="preserve">        - type: object</w:t>
      </w:r>
    </w:p>
    <w:p w14:paraId="1E6DC4D4" w14:textId="77777777" w:rsidR="00725789" w:rsidRDefault="00725789" w:rsidP="00725789">
      <w:pPr>
        <w:pStyle w:val="PL"/>
      </w:pPr>
      <w:r>
        <w:t xml:space="preserve">          properties:</w:t>
      </w:r>
    </w:p>
    <w:p w14:paraId="7424C776" w14:textId="77777777" w:rsidR="00725789" w:rsidRDefault="00725789" w:rsidP="00725789">
      <w:pPr>
        <w:pStyle w:val="PL"/>
      </w:pPr>
      <w:r>
        <w:t xml:space="preserve">            attributes:</w:t>
      </w:r>
    </w:p>
    <w:p w14:paraId="420500E3" w14:textId="77777777" w:rsidR="00725789" w:rsidRDefault="00725789" w:rsidP="00725789">
      <w:pPr>
        <w:pStyle w:val="PL"/>
      </w:pPr>
      <w:r>
        <w:t xml:space="preserve">              allOf:</w:t>
      </w:r>
    </w:p>
    <w:p w14:paraId="54FFEA97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78D792CC" w14:textId="77777777" w:rsidR="00725789" w:rsidRDefault="00725789" w:rsidP="00725789">
      <w:pPr>
        <w:pStyle w:val="PL"/>
      </w:pPr>
      <w:r>
        <w:t xml:space="preserve">                - type: object</w:t>
      </w:r>
    </w:p>
    <w:p w14:paraId="01278430" w14:textId="77777777" w:rsidR="00725789" w:rsidRDefault="00725789" w:rsidP="00725789">
      <w:pPr>
        <w:pStyle w:val="PL"/>
      </w:pPr>
      <w:r>
        <w:t xml:space="preserve">                  properties:</w:t>
      </w:r>
    </w:p>
    <w:p w14:paraId="6406E473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777706C3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2C4B5D3A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6244539C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724863D5" w14:textId="77777777" w:rsidR="00725789" w:rsidRDefault="00725789" w:rsidP="00725789">
      <w:pPr>
        <w:pStyle w:val="PL"/>
      </w:pPr>
      <w:r>
        <w:t xml:space="preserve">    EP_N17-Single:</w:t>
      </w:r>
    </w:p>
    <w:p w14:paraId="5E2ACC40" w14:textId="77777777" w:rsidR="00725789" w:rsidRDefault="00725789" w:rsidP="00725789">
      <w:pPr>
        <w:pStyle w:val="PL"/>
      </w:pPr>
      <w:r>
        <w:t xml:space="preserve">      allOf:</w:t>
      </w:r>
    </w:p>
    <w:p w14:paraId="2AEAA66B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06FF1152" w14:textId="77777777" w:rsidR="00725789" w:rsidRDefault="00725789" w:rsidP="00725789">
      <w:pPr>
        <w:pStyle w:val="PL"/>
      </w:pPr>
      <w:r>
        <w:t xml:space="preserve">        - type: object</w:t>
      </w:r>
    </w:p>
    <w:p w14:paraId="02481DFB" w14:textId="77777777" w:rsidR="00725789" w:rsidRDefault="00725789" w:rsidP="00725789">
      <w:pPr>
        <w:pStyle w:val="PL"/>
      </w:pPr>
      <w:r>
        <w:t xml:space="preserve">          properties:</w:t>
      </w:r>
    </w:p>
    <w:p w14:paraId="23B2D996" w14:textId="77777777" w:rsidR="00725789" w:rsidRDefault="00725789" w:rsidP="00725789">
      <w:pPr>
        <w:pStyle w:val="PL"/>
      </w:pPr>
      <w:r>
        <w:t xml:space="preserve">            attributes:</w:t>
      </w:r>
    </w:p>
    <w:p w14:paraId="1F521A33" w14:textId="77777777" w:rsidR="00725789" w:rsidRDefault="00725789" w:rsidP="00725789">
      <w:pPr>
        <w:pStyle w:val="PL"/>
      </w:pPr>
      <w:r>
        <w:t xml:space="preserve">              allOf:</w:t>
      </w:r>
    </w:p>
    <w:p w14:paraId="2BC3E4AE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1528AC00" w14:textId="77777777" w:rsidR="00725789" w:rsidRDefault="00725789" w:rsidP="00725789">
      <w:pPr>
        <w:pStyle w:val="PL"/>
      </w:pPr>
      <w:r>
        <w:t xml:space="preserve">                - type: object</w:t>
      </w:r>
    </w:p>
    <w:p w14:paraId="545B25BC" w14:textId="77777777" w:rsidR="00725789" w:rsidRDefault="00725789" w:rsidP="00725789">
      <w:pPr>
        <w:pStyle w:val="PL"/>
      </w:pPr>
      <w:r>
        <w:t xml:space="preserve">                  properties:</w:t>
      </w:r>
    </w:p>
    <w:p w14:paraId="47C37DCE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31BE1FE1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65D9BE9F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6D72C954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67A2871C" w14:textId="77777777" w:rsidR="00725789" w:rsidRDefault="00725789" w:rsidP="00725789">
      <w:pPr>
        <w:pStyle w:val="PL"/>
      </w:pPr>
    </w:p>
    <w:p w14:paraId="61263714" w14:textId="77777777" w:rsidR="00725789" w:rsidRDefault="00725789" w:rsidP="00725789">
      <w:pPr>
        <w:pStyle w:val="PL"/>
      </w:pPr>
      <w:r>
        <w:t xml:space="preserve">    EP_N20-Single:</w:t>
      </w:r>
    </w:p>
    <w:p w14:paraId="121BE86A" w14:textId="77777777" w:rsidR="00725789" w:rsidRDefault="00725789" w:rsidP="00725789">
      <w:pPr>
        <w:pStyle w:val="PL"/>
      </w:pPr>
      <w:r>
        <w:t xml:space="preserve">      allOf:</w:t>
      </w:r>
    </w:p>
    <w:p w14:paraId="53AFDE6F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1CF51D72" w14:textId="77777777" w:rsidR="00725789" w:rsidRDefault="00725789" w:rsidP="00725789">
      <w:pPr>
        <w:pStyle w:val="PL"/>
      </w:pPr>
      <w:r>
        <w:t xml:space="preserve">        - type: object</w:t>
      </w:r>
    </w:p>
    <w:p w14:paraId="02775F15" w14:textId="77777777" w:rsidR="00725789" w:rsidRDefault="00725789" w:rsidP="00725789">
      <w:pPr>
        <w:pStyle w:val="PL"/>
      </w:pPr>
      <w:r>
        <w:t xml:space="preserve">          properties:</w:t>
      </w:r>
    </w:p>
    <w:p w14:paraId="388752BD" w14:textId="77777777" w:rsidR="00725789" w:rsidRDefault="00725789" w:rsidP="00725789">
      <w:pPr>
        <w:pStyle w:val="PL"/>
      </w:pPr>
      <w:r>
        <w:t xml:space="preserve">            attributes:</w:t>
      </w:r>
    </w:p>
    <w:p w14:paraId="3A7DF9A6" w14:textId="77777777" w:rsidR="00725789" w:rsidRDefault="00725789" w:rsidP="00725789">
      <w:pPr>
        <w:pStyle w:val="PL"/>
      </w:pPr>
      <w:r>
        <w:t xml:space="preserve">              allOf:</w:t>
      </w:r>
    </w:p>
    <w:p w14:paraId="0DDF2FBF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46376F14" w14:textId="77777777" w:rsidR="00725789" w:rsidRDefault="00725789" w:rsidP="00725789">
      <w:pPr>
        <w:pStyle w:val="PL"/>
      </w:pPr>
      <w:r>
        <w:t xml:space="preserve">                - type: object</w:t>
      </w:r>
    </w:p>
    <w:p w14:paraId="57AD310C" w14:textId="77777777" w:rsidR="00725789" w:rsidRDefault="00725789" w:rsidP="00725789">
      <w:pPr>
        <w:pStyle w:val="PL"/>
      </w:pPr>
      <w:r>
        <w:t xml:space="preserve">                  properties:</w:t>
      </w:r>
    </w:p>
    <w:p w14:paraId="2A3F90F2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63A869DB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4EF1DD82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2FCBB419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34C8DDD4" w14:textId="77777777" w:rsidR="00725789" w:rsidRDefault="00725789" w:rsidP="00725789">
      <w:pPr>
        <w:pStyle w:val="PL"/>
      </w:pPr>
    </w:p>
    <w:p w14:paraId="18F2D114" w14:textId="77777777" w:rsidR="00725789" w:rsidRDefault="00725789" w:rsidP="00725789">
      <w:pPr>
        <w:pStyle w:val="PL"/>
      </w:pPr>
      <w:r>
        <w:t xml:space="preserve">    EP_N21-Single:</w:t>
      </w:r>
    </w:p>
    <w:p w14:paraId="364BB58C" w14:textId="77777777" w:rsidR="00725789" w:rsidRDefault="00725789" w:rsidP="00725789">
      <w:pPr>
        <w:pStyle w:val="PL"/>
      </w:pPr>
      <w:r>
        <w:t xml:space="preserve">      allOf:</w:t>
      </w:r>
    </w:p>
    <w:p w14:paraId="11808811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0AF09D3D" w14:textId="77777777" w:rsidR="00725789" w:rsidRDefault="00725789" w:rsidP="00725789">
      <w:pPr>
        <w:pStyle w:val="PL"/>
      </w:pPr>
      <w:r>
        <w:t xml:space="preserve">        - type: object</w:t>
      </w:r>
    </w:p>
    <w:p w14:paraId="4BCCF551" w14:textId="77777777" w:rsidR="00725789" w:rsidRDefault="00725789" w:rsidP="00725789">
      <w:pPr>
        <w:pStyle w:val="PL"/>
      </w:pPr>
      <w:r>
        <w:t xml:space="preserve">          properties:</w:t>
      </w:r>
    </w:p>
    <w:p w14:paraId="10EBFB32" w14:textId="77777777" w:rsidR="00725789" w:rsidRDefault="00725789" w:rsidP="00725789">
      <w:pPr>
        <w:pStyle w:val="PL"/>
      </w:pPr>
      <w:r>
        <w:t xml:space="preserve">            attributes:</w:t>
      </w:r>
    </w:p>
    <w:p w14:paraId="48106DAD" w14:textId="77777777" w:rsidR="00725789" w:rsidRDefault="00725789" w:rsidP="00725789">
      <w:pPr>
        <w:pStyle w:val="PL"/>
      </w:pPr>
      <w:r>
        <w:t xml:space="preserve">              allOf:</w:t>
      </w:r>
    </w:p>
    <w:p w14:paraId="394C6EBF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44417A9D" w14:textId="77777777" w:rsidR="00725789" w:rsidRDefault="00725789" w:rsidP="00725789">
      <w:pPr>
        <w:pStyle w:val="PL"/>
      </w:pPr>
      <w:r>
        <w:t xml:space="preserve">                - type: object</w:t>
      </w:r>
    </w:p>
    <w:p w14:paraId="1F09C216" w14:textId="77777777" w:rsidR="00725789" w:rsidRDefault="00725789" w:rsidP="00725789">
      <w:pPr>
        <w:pStyle w:val="PL"/>
      </w:pPr>
      <w:r>
        <w:t xml:space="preserve">                  properties:</w:t>
      </w:r>
    </w:p>
    <w:p w14:paraId="546792CB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2477568E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11405324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6BC23F7A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160A1C64" w14:textId="77777777" w:rsidR="00725789" w:rsidRDefault="00725789" w:rsidP="00725789">
      <w:pPr>
        <w:pStyle w:val="PL"/>
      </w:pPr>
      <w:r>
        <w:t xml:space="preserve">    EP_N22-Single:</w:t>
      </w:r>
    </w:p>
    <w:p w14:paraId="1CEFDF8E" w14:textId="77777777" w:rsidR="00725789" w:rsidRDefault="00725789" w:rsidP="00725789">
      <w:pPr>
        <w:pStyle w:val="PL"/>
      </w:pPr>
      <w:r>
        <w:t xml:space="preserve">      allOf:</w:t>
      </w:r>
    </w:p>
    <w:p w14:paraId="395FF90B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31E1E626" w14:textId="77777777" w:rsidR="00725789" w:rsidRDefault="00725789" w:rsidP="00725789">
      <w:pPr>
        <w:pStyle w:val="PL"/>
      </w:pPr>
      <w:r>
        <w:t xml:space="preserve">        - type: object</w:t>
      </w:r>
    </w:p>
    <w:p w14:paraId="424720C3" w14:textId="77777777" w:rsidR="00725789" w:rsidRDefault="00725789" w:rsidP="00725789">
      <w:pPr>
        <w:pStyle w:val="PL"/>
      </w:pPr>
      <w:r>
        <w:t xml:space="preserve">          properties:</w:t>
      </w:r>
    </w:p>
    <w:p w14:paraId="3DC0B454" w14:textId="77777777" w:rsidR="00725789" w:rsidRDefault="00725789" w:rsidP="00725789">
      <w:pPr>
        <w:pStyle w:val="PL"/>
      </w:pPr>
      <w:r>
        <w:t xml:space="preserve">            attributes:</w:t>
      </w:r>
    </w:p>
    <w:p w14:paraId="24D2CC0A" w14:textId="77777777" w:rsidR="00725789" w:rsidRDefault="00725789" w:rsidP="00725789">
      <w:pPr>
        <w:pStyle w:val="PL"/>
      </w:pPr>
      <w:r>
        <w:t xml:space="preserve">              allOf:</w:t>
      </w:r>
    </w:p>
    <w:p w14:paraId="45EA6716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4C818D76" w14:textId="77777777" w:rsidR="00725789" w:rsidRDefault="00725789" w:rsidP="00725789">
      <w:pPr>
        <w:pStyle w:val="PL"/>
      </w:pPr>
      <w:r>
        <w:t xml:space="preserve">                - type: object</w:t>
      </w:r>
    </w:p>
    <w:p w14:paraId="211CB2DF" w14:textId="77777777" w:rsidR="00725789" w:rsidRDefault="00725789" w:rsidP="00725789">
      <w:pPr>
        <w:pStyle w:val="PL"/>
      </w:pPr>
      <w:r>
        <w:t xml:space="preserve">                  properties:</w:t>
      </w:r>
    </w:p>
    <w:p w14:paraId="6506E808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55005EA3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0A3B63FE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2377B369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422A7619" w14:textId="77777777" w:rsidR="00725789" w:rsidRDefault="00725789" w:rsidP="00725789">
      <w:pPr>
        <w:pStyle w:val="PL"/>
      </w:pPr>
    </w:p>
    <w:p w14:paraId="72016456" w14:textId="77777777" w:rsidR="00725789" w:rsidRDefault="00725789" w:rsidP="00725789">
      <w:pPr>
        <w:pStyle w:val="PL"/>
      </w:pPr>
      <w:r>
        <w:t xml:space="preserve">    EP_N26-Single:</w:t>
      </w:r>
    </w:p>
    <w:p w14:paraId="3A732D7B" w14:textId="77777777" w:rsidR="00725789" w:rsidRDefault="00725789" w:rsidP="00725789">
      <w:pPr>
        <w:pStyle w:val="PL"/>
      </w:pPr>
      <w:r>
        <w:t xml:space="preserve">      allOf:</w:t>
      </w:r>
    </w:p>
    <w:p w14:paraId="6FA4936F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17B8FBAB" w14:textId="77777777" w:rsidR="00725789" w:rsidRDefault="00725789" w:rsidP="00725789">
      <w:pPr>
        <w:pStyle w:val="PL"/>
      </w:pPr>
      <w:r>
        <w:t xml:space="preserve">        - type: object</w:t>
      </w:r>
    </w:p>
    <w:p w14:paraId="2E9B89CB" w14:textId="77777777" w:rsidR="00725789" w:rsidRDefault="00725789" w:rsidP="00725789">
      <w:pPr>
        <w:pStyle w:val="PL"/>
      </w:pPr>
      <w:r>
        <w:t xml:space="preserve">          properties:</w:t>
      </w:r>
    </w:p>
    <w:p w14:paraId="2001ECD7" w14:textId="77777777" w:rsidR="00725789" w:rsidRDefault="00725789" w:rsidP="00725789">
      <w:pPr>
        <w:pStyle w:val="PL"/>
      </w:pPr>
      <w:r>
        <w:t xml:space="preserve">            attributes:</w:t>
      </w:r>
    </w:p>
    <w:p w14:paraId="04E7C183" w14:textId="77777777" w:rsidR="00725789" w:rsidRDefault="00725789" w:rsidP="00725789">
      <w:pPr>
        <w:pStyle w:val="PL"/>
      </w:pPr>
      <w:r>
        <w:t xml:space="preserve">              allOf:</w:t>
      </w:r>
    </w:p>
    <w:p w14:paraId="49F7640E" w14:textId="77777777" w:rsidR="00725789" w:rsidRDefault="00725789" w:rsidP="00725789">
      <w:pPr>
        <w:pStyle w:val="PL"/>
      </w:pPr>
      <w:r>
        <w:lastRenderedPageBreak/>
        <w:t xml:space="preserve">                - $ref: 'TS28623_GenericNrm.yaml#/components/schemas/EP_RP-Attr'</w:t>
      </w:r>
    </w:p>
    <w:p w14:paraId="32C64008" w14:textId="77777777" w:rsidR="00725789" w:rsidRDefault="00725789" w:rsidP="00725789">
      <w:pPr>
        <w:pStyle w:val="PL"/>
      </w:pPr>
      <w:r>
        <w:t xml:space="preserve">                - type: object</w:t>
      </w:r>
    </w:p>
    <w:p w14:paraId="7A934FAA" w14:textId="77777777" w:rsidR="00725789" w:rsidRDefault="00725789" w:rsidP="00725789">
      <w:pPr>
        <w:pStyle w:val="PL"/>
      </w:pPr>
      <w:r>
        <w:t xml:space="preserve">                  properties:</w:t>
      </w:r>
    </w:p>
    <w:p w14:paraId="00642805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1D5FF3A7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05130B1D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469E174D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39F0AE8E" w14:textId="77777777" w:rsidR="00725789" w:rsidRDefault="00725789" w:rsidP="00725789">
      <w:pPr>
        <w:pStyle w:val="PL"/>
      </w:pPr>
      <w:r>
        <w:t xml:space="preserve">    EP_N27-Single:</w:t>
      </w:r>
    </w:p>
    <w:p w14:paraId="61653F4C" w14:textId="77777777" w:rsidR="00725789" w:rsidRDefault="00725789" w:rsidP="00725789">
      <w:pPr>
        <w:pStyle w:val="PL"/>
      </w:pPr>
      <w:r>
        <w:t xml:space="preserve">      allOf:</w:t>
      </w:r>
    </w:p>
    <w:p w14:paraId="043A2BEB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46B379AA" w14:textId="77777777" w:rsidR="00725789" w:rsidRDefault="00725789" w:rsidP="00725789">
      <w:pPr>
        <w:pStyle w:val="PL"/>
      </w:pPr>
      <w:r>
        <w:t xml:space="preserve">        - type: object</w:t>
      </w:r>
    </w:p>
    <w:p w14:paraId="6E4F3770" w14:textId="77777777" w:rsidR="00725789" w:rsidRDefault="00725789" w:rsidP="00725789">
      <w:pPr>
        <w:pStyle w:val="PL"/>
      </w:pPr>
      <w:r>
        <w:t xml:space="preserve">          properties:</w:t>
      </w:r>
    </w:p>
    <w:p w14:paraId="700EA4DE" w14:textId="77777777" w:rsidR="00725789" w:rsidRDefault="00725789" w:rsidP="00725789">
      <w:pPr>
        <w:pStyle w:val="PL"/>
      </w:pPr>
      <w:r>
        <w:t xml:space="preserve">            attributes:</w:t>
      </w:r>
    </w:p>
    <w:p w14:paraId="7CD7C91D" w14:textId="77777777" w:rsidR="00725789" w:rsidRDefault="00725789" w:rsidP="00725789">
      <w:pPr>
        <w:pStyle w:val="PL"/>
      </w:pPr>
      <w:r>
        <w:t xml:space="preserve">              allOf:</w:t>
      </w:r>
    </w:p>
    <w:p w14:paraId="7D4B5019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4D4CC4F2" w14:textId="77777777" w:rsidR="00725789" w:rsidRDefault="00725789" w:rsidP="00725789">
      <w:pPr>
        <w:pStyle w:val="PL"/>
      </w:pPr>
      <w:r>
        <w:t xml:space="preserve">                - type: object</w:t>
      </w:r>
    </w:p>
    <w:p w14:paraId="152C471E" w14:textId="77777777" w:rsidR="00725789" w:rsidRDefault="00725789" w:rsidP="00725789">
      <w:pPr>
        <w:pStyle w:val="PL"/>
      </w:pPr>
      <w:r>
        <w:t xml:space="preserve">                  properties:</w:t>
      </w:r>
    </w:p>
    <w:p w14:paraId="5EB0FD26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46EC7DEF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79A81F93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41D03DDE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6CE2440A" w14:textId="77777777" w:rsidR="00725789" w:rsidRDefault="00725789" w:rsidP="00725789">
      <w:pPr>
        <w:pStyle w:val="PL"/>
      </w:pPr>
    </w:p>
    <w:p w14:paraId="3F591E08" w14:textId="77777777" w:rsidR="00725789" w:rsidRDefault="00725789" w:rsidP="00725789">
      <w:pPr>
        <w:pStyle w:val="PL"/>
      </w:pPr>
    </w:p>
    <w:p w14:paraId="58E1F00C" w14:textId="77777777" w:rsidR="00725789" w:rsidRDefault="00725789" w:rsidP="00725789">
      <w:pPr>
        <w:pStyle w:val="PL"/>
      </w:pPr>
      <w:r>
        <w:t xml:space="preserve">    EP_N31-Single:</w:t>
      </w:r>
    </w:p>
    <w:p w14:paraId="6EC2DFB6" w14:textId="77777777" w:rsidR="00725789" w:rsidRDefault="00725789" w:rsidP="00725789">
      <w:pPr>
        <w:pStyle w:val="PL"/>
      </w:pPr>
      <w:r>
        <w:t xml:space="preserve">      allOf:</w:t>
      </w:r>
    </w:p>
    <w:p w14:paraId="450D43C6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28EDEA1C" w14:textId="77777777" w:rsidR="00725789" w:rsidRDefault="00725789" w:rsidP="00725789">
      <w:pPr>
        <w:pStyle w:val="PL"/>
      </w:pPr>
      <w:r>
        <w:t xml:space="preserve">        - type: object</w:t>
      </w:r>
    </w:p>
    <w:p w14:paraId="4A3AEC38" w14:textId="77777777" w:rsidR="00725789" w:rsidRDefault="00725789" w:rsidP="00725789">
      <w:pPr>
        <w:pStyle w:val="PL"/>
      </w:pPr>
      <w:r>
        <w:t xml:space="preserve">          properties:</w:t>
      </w:r>
    </w:p>
    <w:p w14:paraId="5184F516" w14:textId="77777777" w:rsidR="00725789" w:rsidRDefault="00725789" w:rsidP="00725789">
      <w:pPr>
        <w:pStyle w:val="PL"/>
      </w:pPr>
      <w:r>
        <w:t xml:space="preserve">            attributes:</w:t>
      </w:r>
    </w:p>
    <w:p w14:paraId="74BB378A" w14:textId="77777777" w:rsidR="00725789" w:rsidRDefault="00725789" w:rsidP="00725789">
      <w:pPr>
        <w:pStyle w:val="PL"/>
      </w:pPr>
      <w:r>
        <w:t xml:space="preserve">              allOf:</w:t>
      </w:r>
    </w:p>
    <w:p w14:paraId="4D4E8E36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59B288CE" w14:textId="77777777" w:rsidR="00725789" w:rsidRDefault="00725789" w:rsidP="00725789">
      <w:pPr>
        <w:pStyle w:val="PL"/>
      </w:pPr>
      <w:r>
        <w:t xml:space="preserve">                - type: object</w:t>
      </w:r>
    </w:p>
    <w:p w14:paraId="313722D9" w14:textId="77777777" w:rsidR="00725789" w:rsidRDefault="00725789" w:rsidP="00725789">
      <w:pPr>
        <w:pStyle w:val="PL"/>
      </w:pPr>
      <w:r>
        <w:t xml:space="preserve">                  properties:</w:t>
      </w:r>
    </w:p>
    <w:p w14:paraId="2B40BAC5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6D49EC88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48041CDC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60D3FCB6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3F92B553" w14:textId="77777777" w:rsidR="00725789" w:rsidRDefault="00725789" w:rsidP="00725789">
      <w:pPr>
        <w:pStyle w:val="PL"/>
      </w:pPr>
      <w:r>
        <w:t xml:space="preserve">    EP_N32-Single:</w:t>
      </w:r>
    </w:p>
    <w:p w14:paraId="7A42F782" w14:textId="77777777" w:rsidR="00725789" w:rsidRDefault="00725789" w:rsidP="00725789">
      <w:pPr>
        <w:pStyle w:val="PL"/>
      </w:pPr>
      <w:r>
        <w:t xml:space="preserve">      allOf:</w:t>
      </w:r>
    </w:p>
    <w:p w14:paraId="761E2591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7D9428E1" w14:textId="77777777" w:rsidR="00725789" w:rsidRDefault="00725789" w:rsidP="00725789">
      <w:pPr>
        <w:pStyle w:val="PL"/>
      </w:pPr>
      <w:r>
        <w:t xml:space="preserve">        - type: object</w:t>
      </w:r>
    </w:p>
    <w:p w14:paraId="37F12DA9" w14:textId="77777777" w:rsidR="00725789" w:rsidRDefault="00725789" w:rsidP="00725789">
      <w:pPr>
        <w:pStyle w:val="PL"/>
      </w:pPr>
      <w:r>
        <w:t xml:space="preserve">          properties:</w:t>
      </w:r>
    </w:p>
    <w:p w14:paraId="3A7171DB" w14:textId="77777777" w:rsidR="00725789" w:rsidRDefault="00725789" w:rsidP="00725789">
      <w:pPr>
        <w:pStyle w:val="PL"/>
      </w:pPr>
      <w:r>
        <w:t xml:space="preserve">            attributes:</w:t>
      </w:r>
    </w:p>
    <w:p w14:paraId="2D29A0A6" w14:textId="77777777" w:rsidR="00725789" w:rsidRDefault="00725789" w:rsidP="00725789">
      <w:pPr>
        <w:pStyle w:val="PL"/>
      </w:pPr>
      <w:r>
        <w:t xml:space="preserve">              allOf:</w:t>
      </w:r>
    </w:p>
    <w:p w14:paraId="3104BBB9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1DA2839F" w14:textId="77777777" w:rsidR="00725789" w:rsidRDefault="00725789" w:rsidP="00725789">
      <w:pPr>
        <w:pStyle w:val="PL"/>
      </w:pPr>
      <w:r>
        <w:t xml:space="preserve">                - type: object</w:t>
      </w:r>
    </w:p>
    <w:p w14:paraId="7EA03550" w14:textId="77777777" w:rsidR="00725789" w:rsidRDefault="00725789" w:rsidP="00725789">
      <w:pPr>
        <w:pStyle w:val="PL"/>
      </w:pPr>
      <w:r>
        <w:t xml:space="preserve">                  properties:</w:t>
      </w:r>
    </w:p>
    <w:p w14:paraId="632A33FF" w14:textId="77777777" w:rsidR="00725789" w:rsidRDefault="00725789" w:rsidP="00725789">
      <w:pPr>
        <w:pStyle w:val="PL"/>
      </w:pPr>
      <w:r>
        <w:t xml:space="preserve">                    remotePlmnId:</w:t>
      </w:r>
    </w:p>
    <w:p w14:paraId="6519BA3E" w14:textId="77777777" w:rsidR="00725789" w:rsidRDefault="00725789" w:rsidP="00725789">
      <w:pPr>
        <w:pStyle w:val="PL"/>
      </w:pPr>
      <w:r>
        <w:t xml:space="preserve">                      $ref: 'TS28623_ComDefs.yaml#/components/schemas/PlmnId'</w:t>
      </w:r>
    </w:p>
    <w:p w14:paraId="270AB8FD" w14:textId="77777777" w:rsidR="00725789" w:rsidRDefault="00725789" w:rsidP="00725789">
      <w:pPr>
        <w:pStyle w:val="PL"/>
      </w:pPr>
      <w:r>
        <w:t xml:space="preserve">                    remoteSeppAddress:</w:t>
      </w:r>
    </w:p>
    <w:p w14:paraId="61677AEE" w14:textId="77777777" w:rsidR="00725789" w:rsidRDefault="00725789" w:rsidP="00725789">
      <w:pPr>
        <w:pStyle w:val="PL"/>
      </w:pPr>
      <w:r>
        <w:t xml:space="preserve">                      $ref: 'TS28623_ComDefs.yaml#/components/schemas/HostAddr'</w:t>
      </w:r>
    </w:p>
    <w:p w14:paraId="59E3DF11" w14:textId="77777777" w:rsidR="00725789" w:rsidRDefault="00725789" w:rsidP="00725789">
      <w:pPr>
        <w:pStyle w:val="PL"/>
      </w:pPr>
      <w:r>
        <w:t xml:space="preserve">                    remoteSeppId:</w:t>
      </w:r>
    </w:p>
    <w:p w14:paraId="15F16A84" w14:textId="77777777" w:rsidR="00725789" w:rsidRDefault="00725789" w:rsidP="00725789">
      <w:pPr>
        <w:pStyle w:val="PL"/>
      </w:pPr>
      <w:r>
        <w:t xml:space="preserve">                      type: integer</w:t>
      </w:r>
    </w:p>
    <w:p w14:paraId="69900D89" w14:textId="77777777" w:rsidR="00725789" w:rsidRDefault="00725789" w:rsidP="00725789">
      <w:pPr>
        <w:pStyle w:val="PL"/>
      </w:pPr>
      <w:r>
        <w:t xml:space="preserve">                    n32cParas:</w:t>
      </w:r>
    </w:p>
    <w:p w14:paraId="56643AD4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5E31ACBB" w14:textId="77777777" w:rsidR="00725789" w:rsidRDefault="00725789" w:rsidP="00725789">
      <w:pPr>
        <w:pStyle w:val="PL"/>
      </w:pPr>
      <w:r>
        <w:t xml:space="preserve">                    n32fPolicy:</w:t>
      </w:r>
    </w:p>
    <w:p w14:paraId="32BC7A58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03AE57D7" w14:textId="77777777" w:rsidR="00725789" w:rsidRDefault="00725789" w:rsidP="00725789">
      <w:pPr>
        <w:pStyle w:val="PL"/>
      </w:pPr>
      <w:r>
        <w:t xml:space="preserve">                    withIPX:</w:t>
      </w:r>
    </w:p>
    <w:p w14:paraId="526C8CB9" w14:textId="77777777" w:rsidR="00725789" w:rsidRDefault="00725789" w:rsidP="00725789">
      <w:pPr>
        <w:pStyle w:val="PL"/>
      </w:pPr>
      <w:r>
        <w:t xml:space="preserve">                      type: boolean</w:t>
      </w:r>
    </w:p>
    <w:p w14:paraId="295F8933" w14:textId="77777777" w:rsidR="00725789" w:rsidRDefault="00725789" w:rsidP="00725789">
      <w:pPr>
        <w:pStyle w:val="PL"/>
      </w:pPr>
      <w:r>
        <w:t xml:space="preserve">    EP_N34-Single:</w:t>
      </w:r>
    </w:p>
    <w:p w14:paraId="511F23E5" w14:textId="77777777" w:rsidR="00725789" w:rsidRDefault="00725789" w:rsidP="00725789">
      <w:pPr>
        <w:pStyle w:val="PL"/>
      </w:pPr>
      <w:r>
        <w:t xml:space="preserve">      allOf:</w:t>
      </w:r>
    </w:p>
    <w:p w14:paraId="32B0F523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49B91D9A" w14:textId="77777777" w:rsidR="00725789" w:rsidRDefault="00725789" w:rsidP="00725789">
      <w:pPr>
        <w:pStyle w:val="PL"/>
      </w:pPr>
      <w:r>
        <w:t xml:space="preserve">        - type: object</w:t>
      </w:r>
    </w:p>
    <w:p w14:paraId="5DB16746" w14:textId="77777777" w:rsidR="00725789" w:rsidRDefault="00725789" w:rsidP="00725789">
      <w:pPr>
        <w:pStyle w:val="PL"/>
      </w:pPr>
      <w:r>
        <w:t xml:space="preserve">          properties:</w:t>
      </w:r>
    </w:p>
    <w:p w14:paraId="79D3C975" w14:textId="77777777" w:rsidR="00725789" w:rsidRDefault="00725789" w:rsidP="00725789">
      <w:pPr>
        <w:pStyle w:val="PL"/>
      </w:pPr>
      <w:r>
        <w:t xml:space="preserve">            attributes:</w:t>
      </w:r>
    </w:p>
    <w:p w14:paraId="4CE49653" w14:textId="77777777" w:rsidR="00725789" w:rsidRDefault="00725789" w:rsidP="00725789">
      <w:pPr>
        <w:pStyle w:val="PL"/>
      </w:pPr>
      <w:r>
        <w:t xml:space="preserve">              allOf:</w:t>
      </w:r>
    </w:p>
    <w:p w14:paraId="7867BBB3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3E98C228" w14:textId="77777777" w:rsidR="00725789" w:rsidRDefault="00725789" w:rsidP="00725789">
      <w:pPr>
        <w:pStyle w:val="PL"/>
      </w:pPr>
      <w:r>
        <w:t xml:space="preserve">                - type: object</w:t>
      </w:r>
    </w:p>
    <w:p w14:paraId="055D4363" w14:textId="77777777" w:rsidR="00725789" w:rsidRDefault="00725789" w:rsidP="00725789">
      <w:pPr>
        <w:pStyle w:val="PL"/>
      </w:pPr>
      <w:r>
        <w:t xml:space="preserve">                  properties:</w:t>
      </w:r>
    </w:p>
    <w:p w14:paraId="65EEF20C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1AC8A255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1E0866E8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43608575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68ECB5AA" w14:textId="77777777" w:rsidR="00725789" w:rsidRDefault="00725789" w:rsidP="00725789">
      <w:pPr>
        <w:pStyle w:val="PL"/>
      </w:pPr>
      <w:r>
        <w:t xml:space="preserve">    EP_N33-Single:</w:t>
      </w:r>
    </w:p>
    <w:p w14:paraId="5C0224A1" w14:textId="77777777" w:rsidR="00725789" w:rsidRDefault="00725789" w:rsidP="00725789">
      <w:pPr>
        <w:pStyle w:val="PL"/>
      </w:pPr>
      <w:r>
        <w:t xml:space="preserve">      allOf:</w:t>
      </w:r>
    </w:p>
    <w:p w14:paraId="59442794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26AF329B" w14:textId="77777777" w:rsidR="00725789" w:rsidRDefault="00725789" w:rsidP="00725789">
      <w:pPr>
        <w:pStyle w:val="PL"/>
      </w:pPr>
      <w:r>
        <w:t xml:space="preserve">        - type: object</w:t>
      </w:r>
    </w:p>
    <w:p w14:paraId="2A3535FB" w14:textId="77777777" w:rsidR="00725789" w:rsidRDefault="00725789" w:rsidP="00725789">
      <w:pPr>
        <w:pStyle w:val="PL"/>
      </w:pPr>
      <w:r>
        <w:t xml:space="preserve">          properties:</w:t>
      </w:r>
    </w:p>
    <w:p w14:paraId="5664B792" w14:textId="77777777" w:rsidR="00725789" w:rsidRDefault="00725789" w:rsidP="00725789">
      <w:pPr>
        <w:pStyle w:val="PL"/>
      </w:pPr>
      <w:r>
        <w:lastRenderedPageBreak/>
        <w:t xml:space="preserve">            attributes:</w:t>
      </w:r>
    </w:p>
    <w:p w14:paraId="70E350A0" w14:textId="77777777" w:rsidR="00725789" w:rsidRDefault="00725789" w:rsidP="00725789">
      <w:pPr>
        <w:pStyle w:val="PL"/>
      </w:pPr>
      <w:r>
        <w:t xml:space="preserve">              allOf:</w:t>
      </w:r>
    </w:p>
    <w:p w14:paraId="5B98FC3D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1711A294" w14:textId="77777777" w:rsidR="00725789" w:rsidRDefault="00725789" w:rsidP="00725789">
      <w:pPr>
        <w:pStyle w:val="PL"/>
      </w:pPr>
      <w:r>
        <w:t xml:space="preserve">                - type: object</w:t>
      </w:r>
    </w:p>
    <w:p w14:paraId="1A96C941" w14:textId="77777777" w:rsidR="00725789" w:rsidRDefault="00725789" w:rsidP="00725789">
      <w:pPr>
        <w:pStyle w:val="PL"/>
      </w:pPr>
      <w:r>
        <w:t xml:space="preserve">                  properties:</w:t>
      </w:r>
    </w:p>
    <w:p w14:paraId="25B39303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751BB01B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423FE9BB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28F67065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114294C8" w14:textId="77777777" w:rsidR="00725789" w:rsidRDefault="00725789" w:rsidP="00725789">
      <w:pPr>
        <w:pStyle w:val="PL"/>
      </w:pPr>
      <w:r>
        <w:t xml:space="preserve">    EP_S5C-Single:</w:t>
      </w:r>
    </w:p>
    <w:p w14:paraId="42527813" w14:textId="77777777" w:rsidR="00725789" w:rsidRDefault="00725789" w:rsidP="00725789">
      <w:pPr>
        <w:pStyle w:val="PL"/>
      </w:pPr>
      <w:r>
        <w:t xml:space="preserve">      allOf:</w:t>
      </w:r>
    </w:p>
    <w:p w14:paraId="70D54C50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41DD89FB" w14:textId="77777777" w:rsidR="00725789" w:rsidRDefault="00725789" w:rsidP="00725789">
      <w:pPr>
        <w:pStyle w:val="PL"/>
      </w:pPr>
      <w:r>
        <w:t xml:space="preserve">        - type: object</w:t>
      </w:r>
    </w:p>
    <w:p w14:paraId="6B0331D4" w14:textId="77777777" w:rsidR="00725789" w:rsidRDefault="00725789" w:rsidP="00725789">
      <w:pPr>
        <w:pStyle w:val="PL"/>
      </w:pPr>
      <w:r>
        <w:t xml:space="preserve">          properties:</w:t>
      </w:r>
    </w:p>
    <w:p w14:paraId="749B9570" w14:textId="77777777" w:rsidR="00725789" w:rsidRDefault="00725789" w:rsidP="00725789">
      <w:pPr>
        <w:pStyle w:val="PL"/>
      </w:pPr>
      <w:r>
        <w:t xml:space="preserve">            attributes:</w:t>
      </w:r>
    </w:p>
    <w:p w14:paraId="0FC0DA9C" w14:textId="77777777" w:rsidR="00725789" w:rsidRDefault="00725789" w:rsidP="00725789">
      <w:pPr>
        <w:pStyle w:val="PL"/>
      </w:pPr>
      <w:r>
        <w:t xml:space="preserve">              allOf:</w:t>
      </w:r>
    </w:p>
    <w:p w14:paraId="748F3BF4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35FC0311" w14:textId="77777777" w:rsidR="00725789" w:rsidRDefault="00725789" w:rsidP="00725789">
      <w:pPr>
        <w:pStyle w:val="PL"/>
      </w:pPr>
      <w:r>
        <w:t xml:space="preserve">                - type: object</w:t>
      </w:r>
    </w:p>
    <w:p w14:paraId="200E6DBB" w14:textId="77777777" w:rsidR="00725789" w:rsidRDefault="00725789" w:rsidP="00725789">
      <w:pPr>
        <w:pStyle w:val="PL"/>
      </w:pPr>
      <w:r>
        <w:t xml:space="preserve">                  properties:</w:t>
      </w:r>
    </w:p>
    <w:p w14:paraId="64946E81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2D604752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619CE350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5AC95BB0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79CF50CA" w14:textId="77777777" w:rsidR="00725789" w:rsidRDefault="00725789" w:rsidP="00725789">
      <w:pPr>
        <w:pStyle w:val="PL"/>
      </w:pPr>
      <w:r>
        <w:t xml:space="preserve">    EP_S5U-Single:</w:t>
      </w:r>
    </w:p>
    <w:p w14:paraId="215B5E21" w14:textId="77777777" w:rsidR="00725789" w:rsidRDefault="00725789" w:rsidP="00725789">
      <w:pPr>
        <w:pStyle w:val="PL"/>
      </w:pPr>
      <w:r>
        <w:t xml:space="preserve">      allOf:</w:t>
      </w:r>
    </w:p>
    <w:p w14:paraId="4936DE7F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5902850D" w14:textId="77777777" w:rsidR="00725789" w:rsidRDefault="00725789" w:rsidP="00725789">
      <w:pPr>
        <w:pStyle w:val="PL"/>
      </w:pPr>
      <w:r>
        <w:t xml:space="preserve">        - type: object</w:t>
      </w:r>
    </w:p>
    <w:p w14:paraId="50B73889" w14:textId="77777777" w:rsidR="00725789" w:rsidRDefault="00725789" w:rsidP="00725789">
      <w:pPr>
        <w:pStyle w:val="PL"/>
      </w:pPr>
      <w:r>
        <w:t xml:space="preserve">          properties:</w:t>
      </w:r>
    </w:p>
    <w:p w14:paraId="2000C06E" w14:textId="77777777" w:rsidR="00725789" w:rsidRDefault="00725789" w:rsidP="00725789">
      <w:pPr>
        <w:pStyle w:val="PL"/>
      </w:pPr>
      <w:r>
        <w:t xml:space="preserve">            attributes:</w:t>
      </w:r>
    </w:p>
    <w:p w14:paraId="57E2FB93" w14:textId="77777777" w:rsidR="00725789" w:rsidRDefault="00725789" w:rsidP="00725789">
      <w:pPr>
        <w:pStyle w:val="PL"/>
      </w:pPr>
      <w:r>
        <w:t xml:space="preserve">              allOf:</w:t>
      </w:r>
    </w:p>
    <w:p w14:paraId="39DA1869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7EE73E18" w14:textId="77777777" w:rsidR="00725789" w:rsidRDefault="00725789" w:rsidP="00725789">
      <w:pPr>
        <w:pStyle w:val="PL"/>
      </w:pPr>
      <w:r>
        <w:t xml:space="preserve">                - type: object</w:t>
      </w:r>
    </w:p>
    <w:p w14:paraId="084629A4" w14:textId="77777777" w:rsidR="00725789" w:rsidRDefault="00725789" w:rsidP="00725789">
      <w:pPr>
        <w:pStyle w:val="PL"/>
      </w:pPr>
      <w:r>
        <w:t xml:space="preserve">                  properties:</w:t>
      </w:r>
    </w:p>
    <w:p w14:paraId="06B82311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6125F646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0865D6FD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45F56F8B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73C4F3D8" w14:textId="77777777" w:rsidR="00725789" w:rsidRDefault="00725789" w:rsidP="00725789">
      <w:pPr>
        <w:pStyle w:val="PL"/>
      </w:pPr>
      <w:r>
        <w:t xml:space="preserve">    EP_Rx-Single:</w:t>
      </w:r>
    </w:p>
    <w:p w14:paraId="65CBA931" w14:textId="77777777" w:rsidR="00725789" w:rsidRDefault="00725789" w:rsidP="00725789">
      <w:pPr>
        <w:pStyle w:val="PL"/>
      </w:pPr>
      <w:r>
        <w:t xml:space="preserve">      allOf:</w:t>
      </w:r>
    </w:p>
    <w:p w14:paraId="5126A33A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5250CD86" w14:textId="77777777" w:rsidR="00725789" w:rsidRDefault="00725789" w:rsidP="00725789">
      <w:pPr>
        <w:pStyle w:val="PL"/>
      </w:pPr>
      <w:r>
        <w:t xml:space="preserve">        - type: object</w:t>
      </w:r>
    </w:p>
    <w:p w14:paraId="00E96546" w14:textId="77777777" w:rsidR="00725789" w:rsidRDefault="00725789" w:rsidP="00725789">
      <w:pPr>
        <w:pStyle w:val="PL"/>
      </w:pPr>
      <w:r>
        <w:t xml:space="preserve">          properties:</w:t>
      </w:r>
    </w:p>
    <w:p w14:paraId="14DEEEDF" w14:textId="77777777" w:rsidR="00725789" w:rsidRDefault="00725789" w:rsidP="00725789">
      <w:pPr>
        <w:pStyle w:val="PL"/>
      </w:pPr>
      <w:r>
        <w:t xml:space="preserve">            attributes:</w:t>
      </w:r>
    </w:p>
    <w:p w14:paraId="477E9C95" w14:textId="77777777" w:rsidR="00725789" w:rsidRDefault="00725789" w:rsidP="00725789">
      <w:pPr>
        <w:pStyle w:val="PL"/>
      </w:pPr>
      <w:r>
        <w:t xml:space="preserve">              allOf:</w:t>
      </w:r>
    </w:p>
    <w:p w14:paraId="5F49CE9D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2D885453" w14:textId="77777777" w:rsidR="00725789" w:rsidRDefault="00725789" w:rsidP="00725789">
      <w:pPr>
        <w:pStyle w:val="PL"/>
      </w:pPr>
      <w:r>
        <w:t xml:space="preserve">                - type: object</w:t>
      </w:r>
    </w:p>
    <w:p w14:paraId="6217AE38" w14:textId="77777777" w:rsidR="00725789" w:rsidRDefault="00725789" w:rsidP="00725789">
      <w:pPr>
        <w:pStyle w:val="PL"/>
      </w:pPr>
      <w:r>
        <w:t xml:space="preserve">                  properties:</w:t>
      </w:r>
    </w:p>
    <w:p w14:paraId="418391C8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6F7C6DA9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1387DB97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5DFFF89C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3FF160D3" w14:textId="77777777" w:rsidR="00725789" w:rsidRDefault="00725789" w:rsidP="00725789">
      <w:pPr>
        <w:pStyle w:val="PL"/>
      </w:pPr>
      <w:r>
        <w:t xml:space="preserve">    EP_MAP_SMSC-Single:</w:t>
      </w:r>
    </w:p>
    <w:p w14:paraId="2A1C4490" w14:textId="77777777" w:rsidR="00725789" w:rsidRDefault="00725789" w:rsidP="00725789">
      <w:pPr>
        <w:pStyle w:val="PL"/>
      </w:pPr>
      <w:r>
        <w:t xml:space="preserve">      allOf:</w:t>
      </w:r>
    </w:p>
    <w:p w14:paraId="197F0DD9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3A4306E3" w14:textId="77777777" w:rsidR="00725789" w:rsidRDefault="00725789" w:rsidP="00725789">
      <w:pPr>
        <w:pStyle w:val="PL"/>
      </w:pPr>
      <w:r>
        <w:t xml:space="preserve">        - type: object</w:t>
      </w:r>
    </w:p>
    <w:p w14:paraId="386C1020" w14:textId="77777777" w:rsidR="00725789" w:rsidRDefault="00725789" w:rsidP="00725789">
      <w:pPr>
        <w:pStyle w:val="PL"/>
      </w:pPr>
      <w:r>
        <w:t xml:space="preserve">          properties:</w:t>
      </w:r>
    </w:p>
    <w:p w14:paraId="24B3776A" w14:textId="77777777" w:rsidR="00725789" w:rsidRDefault="00725789" w:rsidP="00725789">
      <w:pPr>
        <w:pStyle w:val="PL"/>
      </w:pPr>
      <w:r>
        <w:t xml:space="preserve">            attributes:</w:t>
      </w:r>
    </w:p>
    <w:p w14:paraId="13F8E48B" w14:textId="77777777" w:rsidR="00725789" w:rsidRDefault="00725789" w:rsidP="00725789">
      <w:pPr>
        <w:pStyle w:val="PL"/>
      </w:pPr>
      <w:r>
        <w:t xml:space="preserve">              allOf:</w:t>
      </w:r>
    </w:p>
    <w:p w14:paraId="4E646377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7C48A431" w14:textId="77777777" w:rsidR="00725789" w:rsidRDefault="00725789" w:rsidP="00725789">
      <w:pPr>
        <w:pStyle w:val="PL"/>
      </w:pPr>
      <w:r>
        <w:t xml:space="preserve">                - type: object</w:t>
      </w:r>
    </w:p>
    <w:p w14:paraId="09CFF573" w14:textId="77777777" w:rsidR="00725789" w:rsidRDefault="00725789" w:rsidP="00725789">
      <w:pPr>
        <w:pStyle w:val="PL"/>
      </w:pPr>
      <w:r>
        <w:t xml:space="preserve">                  properties:</w:t>
      </w:r>
    </w:p>
    <w:p w14:paraId="0A07E3D2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6BBB94C0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16468310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2A1EB349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76D0D361" w14:textId="77777777" w:rsidR="00725789" w:rsidRDefault="00725789" w:rsidP="00725789">
      <w:pPr>
        <w:pStyle w:val="PL"/>
      </w:pPr>
      <w:r>
        <w:t xml:space="preserve">    EP_NLS-Single:</w:t>
      </w:r>
    </w:p>
    <w:p w14:paraId="444A249A" w14:textId="77777777" w:rsidR="00725789" w:rsidRDefault="00725789" w:rsidP="00725789">
      <w:pPr>
        <w:pStyle w:val="PL"/>
      </w:pPr>
      <w:r>
        <w:t xml:space="preserve">      allOf:</w:t>
      </w:r>
    </w:p>
    <w:p w14:paraId="6B6B053B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03B487BF" w14:textId="77777777" w:rsidR="00725789" w:rsidRDefault="00725789" w:rsidP="00725789">
      <w:pPr>
        <w:pStyle w:val="PL"/>
      </w:pPr>
      <w:r>
        <w:t xml:space="preserve">        - type: object</w:t>
      </w:r>
    </w:p>
    <w:p w14:paraId="3FC85FA9" w14:textId="77777777" w:rsidR="00725789" w:rsidRDefault="00725789" w:rsidP="00725789">
      <w:pPr>
        <w:pStyle w:val="PL"/>
      </w:pPr>
      <w:r>
        <w:t xml:space="preserve">          properties:</w:t>
      </w:r>
    </w:p>
    <w:p w14:paraId="050AB5DB" w14:textId="77777777" w:rsidR="00725789" w:rsidRDefault="00725789" w:rsidP="00725789">
      <w:pPr>
        <w:pStyle w:val="PL"/>
      </w:pPr>
      <w:r>
        <w:t xml:space="preserve">            attributes:</w:t>
      </w:r>
    </w:p>
    <w:p w14:paraId="06EF55C6" w14:textId="77777777" w:rsidR="00725789" w:rsidRDefault="00725789" w:rsidP="00725789">
      <w:pPr>
        <w:pStyle w:val="PL"/>
      </w:pPr>
      <w:r>
        <w:t xml:space="preserve">              allOf:</w:t>
      </w:r>
    </w:p>
    <w:p w14:paraId="26BA3DC9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51E10BFB" w14:textId="77777777" w:rsidR="00725789" w:rsidRDefault="00725789" w:rsidP="00725789">
      <w:pPr>
        <w:pStyle w:val="PL"/>
      </w:pPr>
      <w:r>
        <w:t xml:space="preserve">                - type: object</w:t>
      </w:r>
    </w:p>
    <w:p w14:paraId="41956C5B" w14:textId="77777777" w:rsidR="00725789" w:rsidRDefault="00725789" w:rsidP="00725789">
      <w:pPr>
        <w:pStyle w:val="PL"/>
      </w:pPr>
      <w:r>
        <w:t xml:space="preserve">                  properties:</w:t>
      </w:r>
    </w:p>
    <w:p w14:paraId="1C6AC689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474F49B0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47CACF8F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4A898CFF" w14:textId="77777777" w:rsidR="00725789" w:rsidRDefault="00725789" w:rsidP="00725789">
      <w:pPr>
        <w:pStyle w:val="PL"/>
      </w:pPr>
      <w:r>
        <w:lastRenderedPageBreak/>
        <w:t xml:space="preserve">                      $ref: 'TS28541_NrNrm.yaml#/components/schemas/RemoteAddress'</w:t>
      </w:r>
    </w:p>
    <w:p w14:paraId="19F2E9A2" w14:textId="77777777" w:rsidR="00725789" w:rsidRDefault="00725789" w:rsidP="00725789">
      <w:pPr>
        <w:pStyle w:val="PL"/>
      </w:pPr>
      <w:r>
        <w:t xml:space="preserve">    EP_NLG-Single:</w:t>
      </w:r>
    </w:p>
    <w:p w14:paraId="16F99AE9" w14:textId="77777777" w:rsidR="00725789" w:rsidRDefault="00725789" w:rsidP="00725789">
      <w:pPr>
        <w:pStyle w:val="PL"/>
      </w:pPr>
      <w:r>
        <w:t xml:space="preserve">      allOf:</w:t>
      </w:r>
    </w:p>
    <w:p w14:paraId="00B892D2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43E54247" w14:textId="77777777" w:rsidR="00725789" w:rsidRDefault="00725789" w:rsidP="00725789">
      <w:pPr>
        <w:pStyle w:val="PL"/>
      </w:pPr>
      <w:r>
        <w:t xml:space="preserve">        - type: object</w:t>
      </w:r>
    </w:p>
    <w:p w14:paraId="4D2C7C47" w14:textId="77777777" w:rsidR="00725789" w:rsidRDefault="00725789" w:rsidP="00725789">
      <w:pPr>
        <w:pStyle w:val="PL"/>
      </w:pPr>
      <w:r>
        <w:t xml:space="preserve">          properties:</w:t>
      </w:r>
    </w:p>
    <w:p w14:paraId="3EA896F8" w14:textId="77777777" w:rsidR="00725789" w:rsidRDefault="00725789" w:rsidP="00725789">
      <w:pPr>
        <w:pStyle w:val="PL"/>
      </w:pPr>
      <w:r>
        <w:t xml:space="preserve">            attributes:</w:t>
      </w:r>
    </w:p>
    <w:p w14:paraId="64B48680" w14:textId="77777777" w:rsidR="00725789" w:rsidRDefault="00725789" w:rsidP="00725789">
      <w:pPr>
        <w:pStyle w:val="PL"/>
      </w:pPr>
      <w:r>
        <w:t xml:space="preserve">              allOf:</w:t>
      </w:r>
    </w:p>
    <w:p w14:paraId="7C98D79B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0E943FDC" w14:textId="77777777" w:rsidR="00725789" w:rsidRDefault="00725789" w:rsidP="00725789">
      <w:pPr>
        <w:pStyle w:val="PL"/>
      </w:pPr>
      <w:r>
        <w:t xml:space="preserve">                - type: object</w:t>
      </w:r>
    </w:p>
    <w:p w14:paraId="686299C9" w14:textId="77777777" w:rsidR="00725789" w:rsidRDefault="00725789" w:rsidP="00725789">
      <w:pPr>
        <w:pStyle w:val="PL"/>
      </w:pPr>
      <w:r>
        <w:t xml:space="preserve">                  properties:</w:t>
      </w:r>
    </w:p>
    <w:p w14:paraId="29B29D12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44408857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7ABB5269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7F557A0E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0D386B4B" w14:textId="77777777" w:rsidR="00725789" w:rsidRDefault="00725789" w:rsidP="00725789">
      <w:pPr>
        <w:pStyle w:val="PL"/>
      </w:pPr>
    </w:p>
    <w:p w14:paraId="4878C7A1" w14:textId="77777777" w:rsidR="00725789" w:rsidRDefault="00725789" w:rsidP="00725789">
      <w:pPr>
        <w:pStyle w:val="PL"/>
      </w:pPr>
      <w:r>
        <w:t xml:space="preserve">    EP_N60-Single:</w:t>
      </w:r>
    </w:p>
    <w:p w14:paraId="5C8F4BD8" w14:textId="77777777" w:rsidR="00725789" w:rsidRDefault="00725789" w:rsidP="00725789">
      <w:pPr>
        <w:pStyle w:val="PL"/>
      </w:pPr>
      <w:r>
        <w:t xml:space="preserve">      allOf:</w:t>
      </w:r>
    </w:p>
    <w:p w14:paraId="005D8DF1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201AFC51" w14:textId="77777777" w:rsidR="00725789" w:rsidRDefault="00725789" w:rsidP="00725789">
      <w:pPr>
        <w:pStyle w:val="PL"/>
      </w:pPr>
      <w:r>
        <w:t xml:space="preserve">        - type: object</w:t>
      </w:r>
    </w:p>
    <w:p w14:paraId="464E77E2" w14:textId="77777777" w:rsidR="00725789" w:rsidRDefault="00725789" w:rsidP="00725789">
      <w:pPr>
        <w:pStyle w:val="PL"/>
      </w:pPr>
      <w:r>
        <w:t xml:space="preserve">          properties:</w:t>
      </w:r>
    </w:p>
    <w:p w14:paraId="4B59F3C4" w14:textId="77777777" w:rsidR="00725789" w:rsidRDefault="00725789" w:rsidP="00725789">
      <w:pPr>
        <w:pStyle w:val="PL"/>
      </w:pPr>
      <w:r>
        <w:t xml:space="preserve">            attributes:</w:t>
      </w:r>
    </w:p>
    <w:p w14:paraId="54E977CD" w14:textId="77777777" w:rsidR="00725789" w:rsidRDefault="00725789" w:rsidP="00725789">
      <w:pPr>
        <w:pStyle w:val="PL"/>
      </w:pPr>
      <w:r>
        <w:t xml:space="preserve">              allOf:</w:t>
      </w:r>
    </w:p>
    <w:p w14:paraId="1BA5C5E5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41A5B48A" w14:textId="77777777" w:rsidR="00725789" w:rsidRDefault="00725789" w:rsidP="00725789">
      <w:pPr>
        <w:pStyle w:val="PL"/>
      </w:pPr>
      <w:r>
        <w:t xml:space="preserve">                - type: object</w:t>
      </w:r>
    </w:p>
    <w:p w14:paraId="0D0BDD84" w14:textId="77777777" w:rsidR="00725789" w:rsidRDefault="00725789" w:rsidP="00725789">
      <w:pPr>
        <w:pStyle w:val="PL"/>
      </w:pPr>
      <w:r>
        <w:t xml:space="preserve">                  properties:</w:t>
      </w:r>
    </w:p>
    <w:p w14:paraId="1B3DBA17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2A18D37B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1575E855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675EC5C4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39D5D595" w14:textId="77777777" w:rsidR="00725789" w:rsidRDefault="00725789" w:rsidP="00725789">
      <w:pPr>
        <w:pStyle w:val="PL"/>
      </w:pPr>
      <w:r>
        <w:t xml:space="preserve">    EP_Npc4-Single:</w:t>
      </w:r>
    </w:p>
    <w:p w14:paraId="5B6F85C0" w14:textId="77777777" w:rsidR="00725789" w:rsidRDefault="00725789" w:rsidP="00725789">
      <w:pPr>
        <w:pStyle w:val="PL"/>
      </w:pPr>
      <w:r>
        <w:t xml:space="preserve">      allOf:</w:t>
      </w:r>
    </w:p>
    <w:p w14:paraId="606B01AC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042C050C" w14:textId="77777777" w:rsidR="00725789" w:rsidRDefault="00725789" w:rsidP="00725789">
      <w:pPr>
        <w:pStyle w:val="PL"/>
      </w:pPr>
      <w:r>
        <w:t xml:space="preserve">        - type: object</w:t>
      </w:r>
    </w:p>
    <w:p w14:paraId="27CA3D81" w14:textId="77777777" w:rsidR="00725789" w:rsidRDefault="00725789" w:rsidP="00725789">
      <w:pPr>
        <w:pStyle w:val="PL"/>
      </w:pPr>
      <w:r>
        <w:t xml:space="preserve">          properties:</w:t>
      </w:r>
    </w:p>
    <w:p w14:paraId="14A654C8" w14:textId="77777777" w:rsidR="00725789" w:rsidRDefault="00725789" w:rsidP="00725789">
      <w:pPr>
        <w:pStyle w:val="PL"/>
      </w:pPr>
      <w:r>
        <w:t xml:space="preserve">            attributes:</w:t>
      </w:r>
    </w:p>
    <w:p w14:paraId="4C0F4B1B" w14:textId="77777777" w:rsidR="00725789" w:rsidRDefault="00725789" w:rsidP="00725789">
      <w:pPr>
        <w:pStyle w:val="PL"/>
      </w:pPr>
      <w:r>
        <w:t xml:space="preserve">              allOf:</w:t>
      </w:r>
    </w:p>
    <w:p w14:paraId="01C12B78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6AAD5A35" w14:textId="77777777" w:rsidR="00725789" w:rsidRDefault="00725789" w:rsidP="00725789">
      <w:pPr>
        <w:pStyle w:val="PL"/>
      </w:pPr>
      <w:r>
        <w:t xml:space="preserve">                - type: object</w:t>
      </w:r>
    </w:p>
    <w:p w14:paraId="176A8544" w14:textId="77777777" w:rsidR="00725789" w:rsidRDefault="00725789" w:rsidP="00725789">
      <w:pPr>
        <w:pStyle w:val="PL"/>
      </w:pPr>
      <w:r>
        <w:t xml:space="preserve">                  properties:</w:t>
      </w:r>
    </w:p>
    <w:p w14:paraId="6C873C4B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1B210B19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5DB38FAD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4C9BD8A2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11D29133" w14:textId="77777777" w:rsidR="00725789" w:rsidRDefault="00725789" w:rsidP="00725789">
      <w:pPr>
        <w:pStyle w:val="PL"/>
      </w:pPr>
      <w:r>
        <w:t xml:space="preserve">    EP_Npc6-Single:</w:t>
      </w:r>
    </w:p>
    <w:p w14:paraId="56191CE7" w14:textId="77777777" w:rsidR="00725789" w:rsidRDefault="00725789" w:rsidP="00725789">
      <w:pPr>
        <w:pStyle w:val="PL"/>
      </w:pPr>
      <w:r>
        <w:t xml:space="preserve">      allOf:</w:t>
      </w:r>
    </w:p>
    <w:p w14:paraId="1C76BFC8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12A82AC9" w14:textId="77777777" w:rsidR="00725789" w:rsidRDefault="00725789" w:rsidP="00725789">
      <w:pPr>
        <w:pStyle w:val="PL"/>
      </w:pPr>
      <w:r>
        <w:t xml:space="preserve">        - type: object</w:t>
      </w:r>
    </w:p>
    <w:p w14:paraId="587E0D4D" w14:textId="77777777" w:rsidR="00725789" w:rsidRDefault="00725789" w:rsidP="00725789">
      <w:pPr>
        <w:pStyle w:val="PL"/>
      </w:pPr>
      <w:r>
        <w:t xml:space="preserve">          properties:</w:t>
      </w:r>
    </w:p>
    <w:p w14:paraId="76D12A39" w14:textId="77777777" w:rsidR="00725789" w:rsidRDefault="00725789" w:rsidP="00725789">
      <w:pPr>
        <w:pStyle w:val="PL"/>
      </w:pPr>
      <w:r>
        <w:t xml:space="preserve">            attributes:</w:t>
      </w:r>
    </w:p>
    <w:p w14:paraId="514DB216" w14:textId="77777777" w:rsidR="00725789" w:rsidRDefault="00725789" w:rsidP="00725789">
      <w:pPr>
        <w:pStyle w:val="PL"/>
      </w:pPr>
      <w:r>
        <w:t xml:space="preserve">              allOf:</w:t>
      </w:r>
    </w:p>
    <w:p w14:paraId="2CB5C6B1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54943FD4" w14:textId="77777777" w:rsidR="00725789" w:rsidRDefault="00725789" w:rsidP="00725789">
      <w:pPr>
        <w:pStyle w:val="PL"/>
      </w:pPr>
      <w:r>
        <w:t xml:space="preserve">                - type: object</w:t>
      </w:r>
    </w:p>
    <w:p w14:paraId="56618573" w14:textId="77777777" w:rsidR="00725789" w:rsidRDefault="00725789" w:rsidP="00725789">
      <w:pPr>
        <w:pStyle w:val="PL"/>
      </w:pPr>
      <w:r>
        <w:t xml:space="preserve">                  properties:</w:t>
      </w:r>
    </w:p>
    <w:p w14:paraId="76497A05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7BDB0B92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1D57E6B0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5039B126" w14:textId="77777777" w:rsidR="00725789" w:rsidRDefault="00725789" w:rsidP="00725789">
      <w:pPr>
        <w:pStyle w:val="PL"/>
      </w:pPr>
      <w:r>
        <w:t xml:space="preserve">                      $ref: 'TS28541_NrNrm.yaml#/components/schemas/RemoteAddress' </w:t>
      </w:r>
    </w:p>
    <w:p w14:paraId="504DD605" w14:textId="77777777" w:rsidR="00725789" w:rsidRDefault="00725789" w:rsidP="00725789">
      <w:pPr>
        <w:pStyle w:val="PL"/>
      </w:pPr>
      <w:r>
        <w:t xml:space="preserve">    EP_Npc7-Single:</w:t>
      </w:r>
    </w:p>
    <w:p w14:paraId="55186824" w14:textId="77777777" w:rsidR="00725789" w:rsidRDefault="00725789" w:rsidP="00725789">
      <w:pPr>
        <w:pStyle w:val="PL"/>
      </w:pPr>
      <w:r>
        <w:t xml:space="preserve">      allOf:</w:t>
      </w:r>
    </w:p>
    <w:p w14:paraId="245FFD41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118367BB" w14:textId="77777777" w:rsidR="00725789" w:rsidRDefault="00725789" w:rsidP="00725789">
      <w:pPr>
        <w:pStyle w:val="PL"/>
      </w:pPr>
      <w:r>
        <w:t xml:space="preserve">        - type: object</w:t>
      </w:r>
    </w:p>
    <w:p w14:paraId="792F1E7D" w14:textId="77777777" w:rsidR="00725789" w:rsidRDefault="00725789" w:rsidP="00725789">
      <w:pPr>
        <w:pStyle w:val="PL"/>
      </w:pPr>
      <w:r>
        <w:t xml:space="preserve">          properties:</w:t>
      </w:r>
    </w:p>
    <w:p w14:paraId="1FB18C09" w14:textId="77777777" w:rsidR="00725789" w:rsidRDefault="00725789" w:rsidP="00725789">
      <w:pPr>
        <w:pStyle w:val="PL"/>
      </w:pPr>
      <w:r>
        <w:t xml:space="preserve">            attributes:</w:t>
      </w:r>
    </w:p>
    <w:p w14:paraId="7955FB06" w14:textId="77777777" w:rsidR="00725789" w:rsidRDefault="00725789" w:rsidP="00725789">
      <w:pPr>
        <w:pStyle w:val="PL"/>
      </w:pPr>
      <w:r>
        <w:t xml:space="preserve">              allOf:</w:t>
      </w:r>
    </w:p>
    <w:p w14:paraId="728C1980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03BB3B50" w14:textId="77777777" w:rsidR="00725789" w:rsidRDefault="00725789" w:rsidP="00725789">
      <w:pPr>
        <w:pStyle w:val="PL"/>
      </w:pPr>
      <w:r>
        <w:t xml:space="preserve">                - type: object</w:t>
      </w:r>
    </w:p>
    <w:p w14:paraId="40DF309F" w14:textId="77777777" w:rsidR="00725789" w:rsidRDefault="00725789" w:rsidP="00725789">
      <w:pPr>
        <w:pStyle w:val="PL"/>
      </w:pPr>
      <w:r>
        <w:t xml:space="preserve">                  properties:</w:t>
      </w:r>
    </w:p>
    <w:p w14:paraId="4D592551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6FF9814B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51E21787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69AD647E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3BF5166E" w14:textId="77777777" w:rsidR="00725789" w:rsidRDefault="00725789" w:rsidP="00725789">
      <w:pPr>
        <w:pStyle w:val="PL"/>
      </w:pPr>
      <w:r>
        <w:t xml:space="preserve">    EP_Npc8-Single:</w:t>
      </w:r>
    </w:p>
    <w:p w14:paraId="446A5FF0" w14:textId="77777777" w:rsidR="00725789" w:rsidRDefault="00725789" w:rsidP="00725789">
      <w:pPr>
        <w:pStyle w:val="PL"/>
      </w:pPr>
      <w:r>
        <w:t xml:space="preserve">      allOf:</w:t>
      </w:r>
    </w:p>
    <w:p w14:paraId="3FEF5C32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5CB0B41E" w14:textId="77777777" w:rsidR="00725789" w:rsidRDefault="00725789" w:rsidP="00725789">
      <w:pPr>
        <w:pStyle w:val="PL"/>
      </w:pPr>
      <w:r>
        <w:t xml:space="preserve">        - type: object</w:t>
      </w:r>
    </w:p>
    <w:p w14:paraId="01FAC775" w14:textId="77777777" w:rsidR="00725789" w:rsidRDefault="00725789" w:rsidP="00725789">
      <w:pPr>
        <w:pStyle w:val="PL"/>
      </w:pPr>
      <w:r>
        <w:t xml:space="preserve">          properties:</w:t>
      </w:r>
    </w:p>
    <w:p w14:paraId="0CC27DD8" w14:textId="77777777" w:rsidR="00725789" w:rsidRDefault="00725789" w:rsidP="00725789">
      <w:pPr>
        <w:pStyle w:val="PL"/>
      </w:pPr>
      <w:r>
        <w:t xml:space="preserve">            attributes:</w:t>
      </w:r>
    </w:p>
    <w:p w14:paraId="1C626CA3" w14:textId="77777777" w:rsidR="00725789" w:rsidRDefault="00725789" w:rsidP="00725789">
      <w:pPr>
        <w:pStyle w:val="PL"/>
      </w:pPr>
      <w:r>
        <w:lastRenderedPageBreak/>
        <w:t xml:space="preserve">              allOf:</w:t>
      </w:r>
    </w:p>
    <w:p w14:paraId="06EE7749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0562DA17" w14:textId="77777777" w:rsidR="00725789" w:rsidRDefault="00725789" w:rsidP="00725789">
      <w:pPr>
        <w:pStyle w:val="PL"/>
      </w:pPr>
      <w:r>
        <w:t xml:space="preserve">                - type: object</w:t>
      </w:r>
    </w:p>
    <w:p w14:paraId="3C5566C8" w14:textId="77777777" w:rsidR="00725789" w:rsidRDefault="00725789" w:rsidP="00725789">
      <w:pPr>
        <w:pStyle w:val="PL"/>
      </w:pPr>
      <w:r>
        <w:t xml:space="preserve">                  properties:</w:t>
      </w:r>
    </w:p>
    <w:p w14:paraId="3354CE40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57794943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62FC6B46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08AC57C4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56AFACEE" w14:textId="77777777" w:rsidR="00725789" w:rsidRDefault="00725789" w:rsidP="00725789">
      <w:pPr>
        <w:pStyle w:val="PL"/>
      </w:pPr>
      <w:r>
        <w:t xml:space="preserve">                      </w:t>
      </w:r>
    </w:p>
    <w:p w14:paraId="2C89FF2D" w14:textId="77777777" w:rsidR="00725789" w:rsidRDefault="00725789" w:rsidP="00725789">
      <w:pPr>
        <w:pStyle w:val="PL"/>
      </w:pPr>
      <w:r>
        <w:t xml:space="preserve">    EP_N88-Single:</w:t>
      </w:r>
    </w:p>
    <w:p w14:paraId="450F3D96" w14:textId="77777777" w:rsidR="00725789" w:rsidRDefault="00725789" w:rsidP="00725789">
      <w:pPr>
        <w:pStyle w:val="PL"/>
      </w:pPr>
      <w:r>
        <w:t xml:space="preserve">      allOf:</w:t>
      </w:r>
    </w:p>
    <w:p w14:paraId="74BA6DF8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2F19B210" w14:textId="77777777" w:rsidR="00725789" w:rsidRDefault="00725789" w:rsidP="00725789">
      <w:pPr>
        <w:pStyle w:val="PL"/>
      </w:pPr>
      <w:r>
        <w:t xml:space="preserve">        - type: object</w:t>
      </w:r>
    </w:p>
    <w:p w14:paraId="07D0EA1B" w14:textId="77777777" w:rsidR="00725789" w:rsidRDefault="00725789" w:rsidP="00725789">
      <w:pPr>
        <w:pStyle w:val="PL"/>
      </w:pPr>
      <w:r>
        <w:t xml:space="preserve">          properties:</w:t>
      </w:r>
    </w:p>
    <w:p w14:paraId="74B1BC90" w14:textId="77777777" w:rsidR="00725789" w:rsidRDefault="00725789" w:rsidP="00725789">
      <w:pPr>
        <w:pStyle w:val="PL"/>
      </w:pPr>
      <w:r>
        <w:t xml:space="preserve">            attributes:</w:t>
      </w:r>
    </w:p>
    <w:p w14:paraId="619BC756" w14:textId="77777777" w:rsidR="00725789" w:rsidRDefault="00725789" w:rsidP="00725789">
      <w:pPr>
        <w:pStyle w:val="PL"/>
      </w:pPr>
      <w:r>
        <w:t xml:space="preserve">              allOf:</w:t>
      </w:r>
    </w:p>
    <w:p w14:paraId="303B2528" w14:textId="77777777" w:rsidR="00725789" w:rsidRDefault="00725789" w:rsidP="00725789">
      <w:pPr>
        <w:pStyle w:val="PL"/>
      </w:pPr>
      <w:r>
        <w:t xml:space="preserve">                - $ref: 'TS28623_GenericNrm.yaml#/components/schemas/EP_RP-Attr'</w:t>
      </w:r>
    </w:p>
    <w:p w14:paraId="680D2D1F" w14:textId="77777777" w:rsidR="00725789" w:rsidRDefault="00725789" w:rsidP="00725789">
      <w:pPr>
        <w:pStyle w:val="PL"/>
      </w:pPr>
      <w:r>
        <w:t xml:space="preserve">                - type: object</w:t>
      </w:r>
    </w:p>
    <w:p w14:paraId="5C88E3F0" w14:textId="77777777" w:rsidR="00725789" w:rsidRDefault="00725789" w:rsidP="00725789">
      <w:pPr>
        <w:pStyle w:val="PL"/>
      </w:pPr>
      <w:r>
        <w:t xml:space="preserve">                  properties:</w:t>
      </w:r>
    </w:p>
    <w:p w14:paraId="0A9D5AB0" w14:textId="77777777" w:rsidR="00725789" w:rsidRDefault="00725789" w:rsidP="00725789">
      <w:pPr>
        <w:pStyle w:val="PL"/>
      </w:pPr>
      <w:r>
        <w:t xml:space="preserve">                    localAddress:</w:t>
      </w:r>
    </w:p>
    <w:p w14:paraId="51ACC603" w14:textId="77777777" w:rsidR="00725789" w:rsidRDefault="00725789" w:rsidP="00725789">
      <w:pPr>
        <w:pStyle w:val="PL"/>
      </w:pPr>
      <w:r>
        <w:t xml:space="preserve">                      $ref: 'TS28541_NrNrm.yaml#/components/schemas/LocalAddress'</w:t>
      </w:r>
    </w:p>
    <w:p w14:paraId="6C354425" w14:textId="77777777" w:rsidR="00725789" w:rsidRDefault="00725789" w:rsidP="00725789">
      <w:pPr>
        <w:pStyle w:val="PL"/>
      </w:pPr>
      <w:r>
        <w:t xml:space="preserve">                    remoteAddress:</w:t>
      </w:r>
    </w:p>
    <w:p w14:paraId="52841E3A" w14:textId="77777777" w:rsidR="00725789" w:rsidRDefault="00725789" w:rsidP="00725789">
      <w:pPr>
        <w:pStyle w:val="PL"/>
      </w:pPr>
      <w:r>
        <w:t xml:space="preserve">                      $ref: 'TS28541_NrNrm.yaml#/components/schemas/RemoteAddress'</w:t>
      </w:r>
    </w:p>
    <w:p w14:paraId="3188685E" w14:textId="77777777" w:rsidR="00725789" w:rsidRDefault="00725789" w:rsidP="00725789">
      <w:pPr>
        <w:pStyle w:val="PL"/>
      </w:pPr>
      <w:r>
        <w:t xml:space="preserve">                      </w:t>
      </w:r>
    </w:p>
    <w:p w14:paraId="5918BB0F" w14:textId="77777777" w:rsidR="00725789" w:rsidRDefault="00725789" w:rsidP="00725789">
      <w:pPr>
        <w:pStyle w:val="PL"/>
      </w:pPr>
      <w:r>
        <w:t xml:space="preserve">    FiveQiDscpMappingSet-Single:</w:t>
      </w:r>
    </w:p>
    <w:p w14:paraId="24CD1148" w14:textId="77777777" w:rsidR="00725789" w:rsidRDefault="00725789" w:rsidP="00725789">
      <w:pPr>
        <w:pStyle w:val="PL"/>
      </w:pPr>
      <w:r>
        <w:t xml:space="preserve">      allOf:</w:t>
      </w:r>
    </w:p>
    <w:p w14:paraId="6A1CC109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6C2653DA" w14:textId="77777777" w:rsidR="00725789" w:rsidRDefault="00725789" w:rsidP="00725789">
      <w:pPr>
        <w:pStyle w:val="PL"/>
      </w:pPr>
      <w:r>
        <w:t xml:space="preserve">        - type: object</w:t>
      </w:r>
    </w:p>
    <w:p w14:paraId="156BCD61" w14:textId="77777777" w:rsidR="00725789" w:rsidRDefault="00725789" w:rsidP="00725789">
      <w:pPr>
        <w:pStyle w:val="PL"/>
      </w:pPr>
      <w:r>
        <w:t xml:space="preserve">          properties:</w:t>
      </w:r>
    </w:p>
    <w:p w14:paraId="63B2CD64" w14:textId="77777777" w:rsidR="00725789" w:rsidRDefault="00725789" w:rsidP="00725789">
      <w:pPr>
        <w:pStyle w:val="PL"/>
      </w:pPr>
      <w:r>
        <w:t xml:space="preserve">            attributes:</w:t>
      </w:r>
    </w:p>
    <w:p w14:paraId="5D7E5649" w14:textId="77777777" w:rsidR="00725789" w:rsidRDefault="00725789" w:rsidP="00725789">
      <w:pPr>
        <w:pStyle w:val="PL"/>
      </w:pPr>
      <w:r>
        <w:t xml:space="preserve">              allOf:</w:t>
      </w:r>
    </w:p>
    <w:p w14:paraId="52C10A02" w14:textId="77777777" w:rsidR="00725789" w:rsidRDefault="00725789" w:rsidP="00725789">
      <w:pPr>
        <w:pStyle w:val="PL"/>
      </w:pPr>
      <w:r>
        <w:t xml:space="preserve">                - type: object</w:t>
      </w:r>
    </w:p>
    <w:p w14:paraId="52A9C03F" w14:textId="77777777" w:rsidR="00725789" w:rsidRDefault="00725789" w:rsidP="00725789">
      <w:pPr>
        <w:pStyle w:val="PL"/>
      </w:pPr>
      <w:r>
        <w:t xml:space="preserve">                  properties:</w:t>
      </w:r>
    </w:p>
    <w:p w14:paraId="554122B4" w14:textId="77777777" w:rsidR="00725789" w:rsidRDefault="00725789" w:rsidP="00725789">
      <w:pPr>
        <w:pStyle w:val="PL"/>
      </w:pPr>
      <w:r>
        <w:t xml:space="preserve">                    FiveQiDscpMappingList:</w:t>
      </w:r>
    </w:p>
    <w:p w14:paraId="3EDD29DC" w14:textId="77777777" w:rsidR="00725789" w:rsidRDefault="00725789" w:rsidP="00725789">
      <w:pPr>
        <w:pStyle w:val="PL"/>
      </w:pPr>
      <w:r>
        <w:t xml:space="preserve">                      type: array</w:t>
      </w:r>
    </w:p>
    <w:p w14:paraId="459BA7ED" w14:textId="77777777" w:rsidR="00725789" w:rsidRDefault="00725789" w:rsidP="00725789">
      <w:pPr>
        <w:pStyle w:val="PL"/>
      </w:pPr>
      <w:r>
        <w:t xml:space="preserve">                      items:</w:t>
      </w:r>
    </w:p>
    <w:p w14:paraId="7F86021D" w14:textId="77777777" w:rsidR="00725789" w:rsidRDefault="00725789" w:rsidP="00725789">
      <w:pPr>
        <w:pStyle w:val="PL"/>
      </w:pPr>
      <w:r>
        <w:t xml:space="preserve">                        $ref: '#/components/schemas/FiveQiDscpMapping'</w:t>
      </w:r>
    </w:p>
    <w:p w14:paraId="530C1CA1" w14:textId="77777777" w:rsidR="00725789" w:rsidRDefault="00725789" w:rsidP="00725789">
      <w:pPr>
        <w:pStyle w:val="PL"/>
      </w:pPr>
    </w:p>
    <w:p w14:paraId="12B31D57" w14:textId="77777777" w:rsidR="00725789" w:rsidRDefault="00725789" w:rsidP="00725789">
      <w:pPr>
        <w:pStyle w:val="PL"/>
      </w:pPr>
      <w:r>
        <w:t xml:space="preserve">    FiveQICharacteristics-Single:</w:t>
      </w:r>
    </w:p>
    <w:p w14:paraId="7C7945B4" w14:textId="77777777" w:rsidR="00725789" w:rsidRDefault="00725789" w:rsidP="00725789">
      <w:pPr>
        <w:pStyle w:val="PL"/>
      </w:pPr>
      <w:r>
        <w:t xml:space="preserve">      allOf:</w:t>
      </w:r>
    </w:p>
    <w:p w14:paraId="537405F2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251502FC" w14:textId="77777777" w:rsidR="00725789" w:rsidRDefault="00725789" w:rsidP="00725789">
      <w:pPr>
        <w:pStyle w:val="PL"/>
      </w:pPr>
      <w:r>
        <w:t xml:space="preserve">        - type: object</w:t>
      </w:r>
    </w:p>
    <w:p w14:paraId="322050DE" w14:textId="77777777" w:rsidR="00725789" w:rsidRDefault="00725789" w:rsidP="00725789">
      <w:pPr>
        <w:pStyle w:val="PL"/>
      </w:pPr>
      <w:r>
        <w:t xml:space="preserve">          properties:</w:t>
      </w:r>
    </w:p>
    <w:p w14:paraId="1CCB2DE4" w14:textId="77777777" w:rsidR="00725789" w:rsidRDefault="00725789" w:rsidP="00725789">
      <w:pPr>
        <w:pStyle w:val="PL"/>
      </w:pPr>
      <w:r>
        <w:t xml:space="preserve">            fiveQIValue:</w:t>
      </w:r>
    </w:p>
    <w:p w14:paraId="39AC441E" w14:textId="77777777" w:rsidR="00725789" w:rsidRDefault="00725789" w:rsidP="00725789">
      <w:pPr>
        <w:pStyle w:val="PL"/>
      </w:pPr>
      <w:r>
        <w:t xml:space="preserve">              type: integer</w:t>
      </w:r>
    </w:p>
    <w:p w14:paraId="20BE06E5" w14:textId="77777777" w:rsidR="00725789" w:rsidRDefault="00725789" w:rsidP="00725789">
      <w:pPr>
        <w:pStyle w:val="PL"/>
      </w:pPr>
      <w:r>
        <w:t xml:space="preserve">            resourceType:</w:t>
      </w:r>
    </w:p>
    <w:p w14:paraId="351B4A6C" w14:textId="77777777" w:rsidR="00725789" w:rsidRDefault="00725789" w:rsidP="00725789">
      <w:pPr>
        <w:pStyle w:val="PL"/>
      </w:pPr>
      <w:r>
        <w:t xml:space="preserve">              type: string</w:t>
      </w:r>
    </w:p>
    <w:p w14:paraId="7302D2CB" w14:textId="77777777" w:rsidR="00725789" w:rsidRDefault="00725789" w:rsidP="00725789">
      <w:pPr>
        <w:pStyle w:val="PL"/>
      </w:pPr>
      <w:r>
        <w:t xml:space="preserve">              enum:</w:t>
      </w:r>
    </w:p>
    <w:p w14:paraId="4E5DB37A" w14:textId="77777777" w:rsidR="00725789" w:rsidRDefault="00725789" w:rsidP="00725789">
      <w:pPr>
        <w:pStyle w:val="PL"/>
      </w:pPr>
      <w:r>
        <w:t xml:space="preserve">                - GBR</w:t>
      </w:r>
    </w:p>
    <w:p w14:paraId="7BBB215D" w14:textId="77777777" w:rsidR="00725789" w:rsidRDefault="00725789" w:rsidP="00725789">
      <w:pPr>
        <w:pStyle w:val="PL"/>
      </w:pPr>
      <w:r>
        <w:t xml:space="preserve">                - NON_GBR</w:t>
      </w:r>
    </w:p>
    <w:p w14:paraId="54FBE904" w14:textId="77777777" w:rsidR="00725789" w:rsidRDefault="00725789" w:rsidP="00725789">
      <w:pPr>
        <w:pStyle w:val="PL"/>
      </w:pPr>
      <w:r>
        <w:t xml:space="preserve">                - DELAY_CRITICAL_GBR</w:t>
      </w:r>
    </w:p>
    <w:p w14:paraId="5F271E96" w14:textId="77777777" w:rsidR="00725789" w:rsidRDefault="00725789" w:rsidP="00725789">
      <w:pPr>
        <w:pStyle w:val="PL"/>
      </w:pPr>
      <w:r>
        <w:t xml:space="preserve">            priorityLevel:</w:t>
      </w:r>
    </w:p>
    <w:p w14:paraId="7ACD3C0D" w14:textId="77777777" w:rsidR="00725789" w:rsidRDefault="00725789" w:rsidP="00725789">
      <w:pPr>
        <w:pStyle w:val="PL"/>
      </w:pPr>
      <w:r>
        <w:t xml:space="preserve">              type: integer</w:t>
      </w:r>
    </w:p>
    <w:p w14:paraId="2E85BD94" w14:textId="77777777" w:rsidR="00725789" w:rsidRDefault="00725789" w:rsidP="00725789">
      <w:pPr>
        <w:pStyle w:val="PL"/>
      </w:pPr>
      <w:r>
        <w:t xml:space="preserve">            packetDelayBudget:</w:t>
      </w:r>
    </w:p>
    <w:p w14:paraId="5BC69E2C" w14:textId="77777777" w:rsidR="00725789" w:rsidRDefault="00725789" w:rsidP="00725789">
      <w:pPr>
        <w:pStyle w:val="PL"/>
      </w:pPr>
      <w:r>
        <w:t xml:space="preserve">              type: integer</w:t>
      </w:r>
    </w:p>
    <w:p w14:paraId="6DAEDBCB" w14:textId="77777777" w:rsidR="00725789" w:rsidRDefault="00725789" w:rsidP="00725789">
      <w:pPr>
        <w:pStyle w:val="PL"/>
      </w:pPr>
      <w:r>
        <w:t xml:space="preserve">            packetErrorRate:</w:t>
      </w:r>
    </w:p>
    <w:p w14:paraId="6832E478" w14:textId="77777777" w:rsidR="00725789" w:rsidRDefault="00725789" w:rsidP="00725789">
      <w:pPr>
        <w:pStyle w:val="PL"/>
      </w:pPr>
      <w:r>
        <w:t xml:space="preserve">              $ref: '#/components/schemas/PacketErrorRate'</w:t>
      </w:r>
    </w:p>
    <w:p w14:paraId="0373B4D3" w14:textId="77777777" w:rsidR="00725789" w:rsidRDefault="00725789" w:rsidP="00725789">
      <w:pPr>
        <w:pStyle w:val="PL"/>
      </w:pPr>
      <w:r>
        <w:t xml:space="preserve">            averagingWindow:</w:t>
      </w:r>
    </w:p>
    <w:p w14:paraId="08ECC558" w14:textId="77777777" w:rsidR="00725789" w:rsidRDefault="00725789" w:rsidP="00725789">
      <w:pPr>
        <w:pStyle w:val="PL"/>
      </w:pPr>
      <w:r>
        <w:t xml:space="preserve">              type: integer</w:t>
      </w:r>
    </w:p>
    <w:p w14:paraId="7E5B6767" w14:textId="77777777" w:rsidR="00725789" w:rsidRDefault="00725789" w:rsidP="00725789">
      <w:pPr>
        <w:pStyle w:val="PL"/>
      </w:pPr>
      <w:r>
        <w:t xml:space="preserve">            maximumDataBurstVolume:</w:t>
      </w:r>
    </w:p>
    <w:p w14:paraId="139AE197" w14:textId="77777777" w:rsidR="00725789" w:rsidRDefault="00725789" w:rsidP="00725789">
      <w:pPr>
        <w:pStyle w:val="PL"/>
      </w:pPr>
      <w:r>
        <w:t xml:space="preserve">              type: integer</w:t>
      </w:r>
    </w:p>
    <w:p w14:paraId="37CD2B68" w14:textId="77777777" w:rsidR="00725789" w:rsidRDefault="00725789" w:rsidP="00725789">
      <w:pPr>
        <w:pStyle w:val="PL"/>
      </w:pPr>
      <w:r>
        <w:t xml:space="preserve">    FiveQICharacteristics-Multiple:</w:t>
      </w:r>
    </w:p>
    <w:p w14:paraId="55070E8B" w14:textId="77777777" w:rsidR="00725789" w:rsidRDefault="00725789" w:rsidP="00725789">
      <w:pPr>
        <w:pStyle w:val="PL"/>
      </w:pPr>
      <w:r>
        <w:t xml:space="preserve">      type: array</w:t>
      </w:r>
    </w:p>
    <w:p w14:paraId="0AC5DB91" w14:textId="77777777" w:rsidR="00725789" w:rsidRDefault="00725789" w:rsidP="00725789">
      <w:pPr>
        <w:pStyle w:val="PL"/>
      </w:pPr>
      <w:r>
        <w:t xml:space="preserve">      items:</w:t>
      </w:r>
    </w:p>
    <w:p w14:paraId="638500D2" w14:textId="77777777" w:rsidR="00725789" w:rsidRDefault="00725789" w:rsidP="00725789">
      <w:pPr>
        <w:pStyle w:val="PL"/>
      </w:pPr>
      <w:r>
        <w:t xml:space="preserve">        $ref: '#/components/schemas/FiveQICharacteristics-Single' </w:t>
      </w:r>
    </w:p>
    <w:p w14:paraId="007D6C82" w14:textId="77777777" w:rsidR="00725789" w:rsidRDefault="00725789" w:rsidP="00725789">
      <w:pPr>
        <w:pStyle w:val="PL"/>
      </w:pPr>
      <w:r>
        <w:t xml:space="preserve">    Configurable5QISet-Single:</w:t>
      </w:r>
    </w:p>
    <w:p w14:paraId="66B86023" w14:textId="77777777" w:rsidR="00725789" w:rsidRDefault="00725789" w:rsidP="00725789">
      <w:pPr>
        <w:pStyle w:val="PL"/>
      </w:pPr>
      <w:r>
        <w:t xml:space="preserve">      allOf:</w:t>
      </w:r>
    </w:p>
    <w:p w14:paraId="4A4CFF4C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06EAF116" w14:textId="77777777" w:rsidR="00725789" w:rsidRDefault="00725789" w:rsidP="00725789">
      <w:pPr>
        <w:pStyle w:val="PL"/>
      </w:pPr>
      <w:r>
        <w:t xml:space="preserve">        - type: object</w:t>
      </w:r>
    </w:p>
    <w:p w14:paraId="7E2F90BC" w14:textId="77777777" w:rsidR="00725789" w:rsidRDefault="00725789" w:rsidP="00725789">
      <w:pPr>
        <w:pStyle w:val="PL"/>
      </w:pPr>
      <w:r>
        <w:t xml:space="preserve">          properties:</w:t>
      </w:r>
    </w:p>
    <w:p w14:paraId="01D081E6" w14:textId="77777777" w:rsidR="00725789" w:rsidRDefault="00725789" w:rsidP="00725789">
      <w:pPr>
        <w:pStyle w:val="PL"/>
      </w:pPr>
      <w:r>
        <w:t xml:space="preserve">            attributes:</w:t>
      </w:r>
    </w:p>
    <w:p w14:paraId="371402F0" w14:textId="77777777" w:rsidR="00725789" w:rsidRDefault="00725789" w:rsidP="00725789">
      <w:pPr>
        <w:pStyle w:val="PL"/>
      </w:pPr>
      <w:r>
        <w:t xml:space="preserve">              allOf:</w:t>
      </w:r>
    </w:p>
    <w:p w14:paraId="15C17561" w14:textId="77777777" w:rsidR="00725789" w:rsidRDefault="00725789" w:rsidP="00725789">
      <w:pPr>
        <w:pStyle w:val="PL"/>
      </w:pPr>
      <w:r>
        <w:t xml:space="preserve">                - type: object</w:t>
      </w:r>
    </w:p>
    <w:p w14:paraId="39C0B998" w14:textId="77777777" w:rsidR="00725789" w:rsidRDefault="00725789" w:rsidP="00725789">
      <w:pPr>
        <w:pStyle w:val="PL"/>
      </w:pPr>
      <w:r>
        <w:t xml:space="preserve">                  properties:</w:t>
      </w:r>
    </w:p>
    <w:p w14:paraId="319CCE44" w14:textId="77777777" w:rsidR="00725789" w:rsidRDefault="00725789" w:rsidP="00725789">
      <w:pPr>
        <w:pStyle w:val="PL"/>
      </w:pPr>
      <w:r>
        <w:t xml:space="preserve">                    configurable5QIs:</w:t>
      </w:r>
    </w:p>
    <w:p w14:paraId="67A1DC92" w14:textId="77777777" w:rsidR="00725789" w:rsidRDefault="00725789" w:rsidP="00725789">
      <w:pPr>
        <w:pStyle w:val="PL"/>
      </w:pPr>
      <w:r>
        <w:t xml:space="preserve">                      $ref: '#/components/schemas/FiveQICharacteristics-Multiple'  </w:t>
      </w:r>
    </w:p>
    <w:p w14:paraId="4797AD06" w14:textId="77777777" w:rsidR="00725789" w:rsidRDefault="00725789" w:rsidP="00725789">
      <w:pPr>
        <w:pStyle w:val="PL"/>
      </w:pPr>
      <w:r>
        <w:t xml:space="preserve">   </w:t>
      </w:r>
    </w:p>
    <w:p w14:paraId="20D58CCF" w14:textId="77777777" w:rsidR="00725789" w:rsidRDefault="00725789" w:rsidP="00725789">
      <w:pPr>
        <w:pStyle w:val="PL"/>
      </w:pPr>
      <w:r>
        <w:t xml:space="preserve">    Dynamic5QISet-Single:</w:t>
      </w:r>
    </w:p>
    <w:p w14:paraId="3B879B92" w14:textId="77777777" w:rsidR="00725789" w:rsidRDefault="00725789" w:rsidP="00725789">
      <w:pPr>
        <w:pStyle w:val="PL"/>
      </w:pPr>
      <w:r>
        <w:lastRenderedPageBreak/>
        <w:t xml:space="preserve">      allOf:</w:t>
      </w:r>
    </w:p>
    <w:p w14:paraId="5C67F69F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1B6D0FA6" w14:textId="77777777" w:rsidR="00725789" w:rsidRDefault="00725789" w:rsidP="00725789">
      <w:pPr>
        <w:pStyle w:val="PL"/>
      </w:pPr>
      <w:r>
        <w:t xml:space="preserve">        - type: object</w:t>
      </w:r>
    </w:p>
    <w:p w14:paraId="41FE1DA2" w14:textId="77777777" w:rsidR="00725789" w:rsidRDefault="00725789" w:rsidP="00725789">
      <w:pPr>
        <w:pStyle w:val="PL"/>
      </w:pPr>
      <w:r>
        <w:t xml:space="preserve">          properties:</w:t>
      </w:r>
    </w:p>
    <w:p w14:paraId="4CC3B0E2" w14:textId="77777777" w:rsidR="00725789" w:rsidRDefault="00725789" w:rsidP="00725789">
      <w:pPr>
        <w:pStyle w:val="PL"/>
      </w:pPr>
      <w:r>
        <w:t xml:space="preserve">            attributes:</w:t>
      </w:r>
    </w:p>
    <w:p w14:paraId="0A65B090" w14:textId="77777777" w:rsidR="00725789" w:rsidRDefault="00725789" w:rsidP="00725789">
      <w:pPr>
        <w:pStyle w:val="PL"/>
      </w:pPr>
      <w:r>
        <w:t xml:space="preserve">              allOf:</w:t>
      </w:r>
    </w:p>
    <w:p w14:paraId="7A332B59" w14:textId="77777777" w:rsidR="00725789" w:rsidRDefault="00725789" w:rsidP="00725789">
      <w:pPr>
        <w:pStyle w:val="PL"/>
      </w:pPr>
      <w:r>
        <w:t xml:space="preserve">                - type: object</w:t>
      </w:r>
    </w:p>
    <w:p w14:paraId="1812E787" w14:textId="77777777" w:rsidR="00725789" w:rsidRDefault="00725789" w:rsidP="00725789">
      <w:pPr>
        <w:pStyle w:val="PL"/>
      </w:pPr>
      <w:r>
        <w:t xml:space="preserve">                  properties:</w:t>
      </w:r>
    </w:p>
    <w:p w14:paraId="2848D2A1" w14:textId="77777777" w:rsidR="00725789" w:rsidRDefault="00725789" w:rsidP="00725789">
      <w:pPr>
        <w:pStyle w:val="PL"/>
      </w:pPr>
      <w:r>
        <w:t xml:space="preserve">                    dynamic5QIs:</w:t>
      </w:r>
    </w:p>
    <w:p w14:paraId="0CC520E4" w14:textId="77777777" w:rsidR="00725789" w:rsidRDefault="00725789" w:rsidP="00725789">
      <w:pPr>
        <w:pStyle w:val="PL"/>
      </w:pPr>
      <w:r>
        <w:t xml:space="preserve">                      $ref: '#/components/schemas/FiveQICharacteristics-Multiple'                           </w:t>
      </w:r>
    </w:p>
    <w:p w14:paraId="018B795D" w14:textId="77777777" w:rsidR="00725789" w:rsidRDefault="00725789" w:rsidP="00725789">
      <w:pPr>
        <w:pStyle w:val="PL"/>
      </w:pPr>
      <w:r>
        <w:t xml:space="preserve">                      </w:t>
      </w:r>
    </w:p>
    <w:p w14:paraId="5EBB908B" w14:textId="77777777" w:rsidR="00725789" w:rsidRDefault="00725789" w:rsidP="00725789">
      <w:pPr>
        <w:pStyle w:val="PL"/>
      </w:pPr>
      <w:r>
        <w:t xml:space="preserve">    GtpUPathQoSMonitoringControl-Single:</w:t>
      </w:r>
    </w:p>
    <w:p w14:paraId="5CA50155" w14:textId="77777777" w:rsidR="00725789" w:rsidRDefault="00725789" w:rsidP="00725789">
      <w:pPr>
        <w:pStyle w:val="PL"/>
      </w:pPr>
      <w:r>
        <w:t xml:space="preserve">      allOf:</w:t>
      </w:r>
    </w:p>
    <w:p w14:paraId="41310135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1008143D" w14:textId="77777777" w:rsidR="00725789" w:rsidRDefault="00725789" w:rsidP="00725789">
      <w:pPr>
        <w:pStyle w:val="PL"/>
      </w:pPr>
      <w:r>
        <w:t xml:space="preserve">        - type: object</w:t>
      </w:r>
    </w:p>
    <w:p w14:paraId="20FD34AA" w14:textId="77777777" w:rsidR="00725789" w:rsidRDefault="00725789" w:rsidP="00725789">
      <w:pPr>
        <w:pStyle w:val="PL"/>
      </w:pPr>
      <w:r>
        <w:t xml:space="preserve">          properties:</w:t>
      </w:r>
    </w:p>
    <w:p w14:paraId="2CDA22B1" w14:textId="77777777" w:rsidR="00725789" w:rsidRDefault="00725789" w:rsidP="00725789">
      <w:pPr>
        <w:pStyle w:val="PL"/>
      </w:pPr>
      <w:r>
        <w:t xml:space="preserve">            attributes:</w:t>
      </w:r>
    </w:p>
    <w:p w14:paraId="4771BE56" w14:textId="77777777" w:rsidR="00725789" w:rsidRDefault="00725789" w:rsidP="00725789">
      <w:pPr>
        <w:pStyle w:val="PL"/>
      </w:pPr>
      <w:r>
        <w:t xml:space="preserve">              allOf:</w:t>
      </w:r>
    </w:p>
    <w:p w14:paraId="719FC181" w14:textId="77777777" w:rsidR="00725789" w:rsidRDefault="00725789" w:rsidP="00725789">
      <w:pPr>
        <w:pStyle w:val="PL"/>
      </w:pPr>
      <w:r>
        <w:t xml:space="preserve">                - type: object</w:t>
      </w:r>
    </w:p>
    <w:p w14:paraId="18CF7105" w14:textId="77777777" w:rsidR="00725789" w:rsidRDefault="00725789" w:rsidP="00725789">
      <w:pPr>
        <w:pStyle w:val="PL"/>
      </w:pPr>
      <w:r>
        <w:t xml:space="preserve">                  properties:</w:t>
      </w:r>
    </w:p>
    <w:p w14:paraId="692F89BB" w14:textId="77777777" w:rsidR="00725789" w:rsidRDefault="00725789" w:rsidP="00725789">
      <w:pPr>
        <w:pStyle w:val="PL"/>
      </w:pPr>
      <w:r>
        <w:t xml:space="preserve">                    gtpUPathQoSMonitoringState:</w:t>
      </w:r>
    </w:p>
    <w:p w14:paraId="5FC3BE9F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7374C4FB" w14:textId="77777777" w:rsidR="00725789" w:rsidRDefault="00725789" w:rsidP="00725789">
      <w:pPr>
        <w:pStyle w:val="PL"/>
      </w:pPr>
      <w:r>
        <w:t xml:space="preserve">                      enum:</w:t>
      </w:r>
    </w:p>
    <w:p w14:paraId="61B5CE9D" w14:textId="77777777" w:rsidR="00725789" w:rsidRDefault="00725789" w:rsidP="00725789">
      <w:pPr>
        <w:pStyle w:val="PL"/>
      </w:pPr>
      <w:r>
        <w:t xml:space="preserve">                        - ENABLED</w:t>
      </w:r>
    </w:p>
    <w:p w14:paraId="16C43993" w14:textId="77777777" w:rsidR="00725789" w:rsidRDefault="00725789" w:rsidP="00725789">
      <w:pPr>
        <w:pStyle w:val="PL"/>
      </w:pPr>
      <w:r>
        <w:t xml:space="preserve">                        - DISABLED</w:t>
      </w:r>
    </w:p>
    <w:p w14:paraId="00E17C65" w14:textId="77777777" w:rsidR="00725789" w:rsidRDefault="00725789" w:rsidP="00725789">
      <w:pPr>
        <w:pStyle w:val="PL"/>
      </w:pPr>
      <w:r>
        <w:t xml:space="preserve">                    gtpUPathMonitoredSNSSAIs:</w:t>
      </w:r>
    </w:p>
    <w:p w14:paraId="656DE6D0" w14:textId="77777777" w:rsidR="00725789" w:rsidRDefault="00725789" w:rsidP="00725789">
      <w:pPr>
        <w:pStyle w:val="PL"/>
      </w:pPr>
      <w:r>
        <w:t xml:space="preserve">                      type: array</w:t>
      </w:r>
    </w:p>
    <w:p w14:paraId="443C9547" w14:textId="77777777" w:rsidR="00725789" w:rsidRDefault="00725789" w:rsidP="00725789">
      <w:pPr>
        <w:pStyle w:val="PL"/>
      </w:pPr>
      <w:r>
        <w:t xml:space="preserve">                      items:</w:t>
      </w:r>
    </w:p>
    <w:p w14:paraId="63379052" w14:textId="77777777" w:rsidR="00725789" w:rsidRDefault="00725789" w:rsidP="00725789">
      <w:pPr>
        <w:pStyle w:val="PL"/>
      </w:pPr>
      <w:r>
        <w:t xml:space="preserve">                        $ref: 'TS28541_NrNrm.yaml#/components/schemas/Snssai'</w:t>
      </w:r>
    </w:p>
    <w:p w14:paraId="65A87739" w14:textId="77777777" w:rsidR="00725789" w:rsidRDefault="00725789" w:rsidP="00725789">
      <w:pPr>
        <w:pStyle w:val="PL"/>
      </w:pPr>
      <w:r>
        <w:t xml:space="preserve">                    monitoredDSCPs:</w:t>
      </w:r>
    </w:p>
    <w:p w14:paraId="0AF2B2F5" w14:textId="77777777" w:rsidR="00725789" w:rsidRDefault="00725789" w:rsidP="00725789">
      <w:pPr>
        <w:pStyle w:val="PL"/>
      </w:pPr>
      <w:r>
        <w:t xml:space="preserve">                      type: array</w:t>
      </w:r>
    </w:p>
    <w:p w14:paraId="1BC80E0A" w14:textId="77777777" w:rsidR="00725789" w:rsidRDefault="00725789" w:rsidP="00725789">
      <w:pPr>
        <w:pStyle w:val="PL"/>
      </w:pPr>
      <w:r>
        <w:t xml:space="preserve">                      items:</w:t>
      </w:r>
    </w:p>
    <w:p w14:paraId="64CF4F7A" w14:textId="77777777" w:rsidR="00725789" w:rsidRDefault="00725789" w:rsidP="00725789">
      <w:pPr>
        <w:pStyle w:val="PL"/>
      </w:pPr>
      <w:r>
        <w:t xml:space="preserve">                        type: integer</w:t>
      </w:r>
    </w:p>
    <w:p w14:paraId="0028DDDB" w14:textId="77777777" w:rsidR="00725789" w:rsidRDefault="00725789" w:rsidP="00725789">
      <w:pPr>
        <w:pStyle w:val="PL"/>
      </w:pPr>
      <w:r>
        <w:t xml:space="preserve">                        minimum: 0</w:t>
      </w:r>
    </w:p>
    <w:p w14:paraId="3AD3C891" w14:textId="77777777" w:rsidR="00725789" w:rsidRDefault="00725789" w:rsidP="00725789">
      <w:pPr>
        <w:pStyle w:val="PL"/>
      </w:pPr>
      <w:r>
        <w:t xml:space="preserve">                        maximum: 255</w:t>
      </w:r>
    </w:p>
    <w:p w14:paraId="69C22A62" w14:textId="77777777" w:rsidR="00725789" w:rsidRDefault="00725789" w:rsidP="00725789">
      <w:pPr>
        <w:pStyle w:val="PL"/>
      </w:pPr>
      <w:r>
        <w:t xml:space="preserve">                    isEventTriggeredGtpUPathMonitoringSupported:</w:t>
      </w:r>
    </w:p>
    <w:p w14:paraId="58E0D34F" w14:textId="77777777" w:rsidR="00725789" w:rsidRDefault="00725789" w:rsidP="00725789">
      <w:pPr>
        <w:pStyle w:val="PL"/>
      </w:pPr>
      <w:r>
        <w:t xml:space="preserve">                      type: boolean</w:t>
      </w:r>
    </w:p>
    <w:p w14:paraId="44175225" w14:textId="77777777" w:rsidR="00725789" w:rsidRDefault="00725789" w:rsidP="00725789">
      <w:pPr>
        <w:pStyle w:val="PL"/>
      </w:pPr>
      <w:r>
        <w:t xml:space="preserve">                    isPeriodicGtpUMonitoringSupported:</w:t>
      </w:r>
    </w:p>
    <w:p w14:paraId="4DB7241E" w14:textId="77777777" w:rsidR="00725789" w:rsidRDefault="00725789" w:rsidP="00725789">
      <w:pPr>
        <w:pStyle w:val="PL"/>
      </w:pPr>
      <w:r>
        <w:t xml:space="preserve">                      type: boolean</w:t>
      </w:r>
    </w:p>
    <w:p w14:paraId="05F1621A" w14:textId="77777777" w:rsidR="00725789" w:rsidRDefault="00725789" w:rsidP="00725789">
      <w:pPr>
        <w:pStyle w:val="PL"/>
      </w:pPr>
      <w:r>
        <w:t xml:space="preserve">                    isImmediateGtpUMonitoringSupported:</w:t>
      </w:r>
    </w:p>
    <w:p w14:paraId="184D32B3" w14:textId="77777777" w:rsidR="00725789" w:rsidRDefault="00725789" w:rsidP="00725789">
      <w:pPr>
        <w:pStyle w:val="PL"/>
      </w:pPr>
      <w:r>
        <w:t xml:space="preserve">                      type: boolean</w:t>
      </w:r>
    </w:p>
    <w:p w14:paraId="649EB9CB" w14:textId="77777777" w:rsidR="00725789" w:rsidRDefault="00725789" w:rsidP="00725789">
      <w:pPr>
        <w:pStyle w:val="PL"/>
      </w:pPr>
      <w:r>
        <w:t xml:space="preserve">                    gtpUPathDelayThresholds:</w:t>
      </w:r>
    </w:p>
    <w:p w14:paraId="384A8680" w14:textId="77777777" w:rsidR="00725789" w:rsidRDefault="00725789" w:rsidP="00725789">
      <w:pPr>
        <w:pStyle w:val="PL"/>
      </w:pPr>
      <w:r>
        <w:t xml:space="preserve">                      $ref: '#/components/schemas/GtpUPathDelayThresholdsType'</w:t>
      </w:r>
    </w:p>
    <w:p w14:paraId="1E16A99B" w14:textId="77777777" w:rsidR="00725789" w:rsidRDefault="00725789" w:rsidP="00725789">
      <w:pPr>
        <w:pStyle w:val="PL"/>
      </w:pPr>
      <w:r>
        <w:t xml:space="preserve">                    gtpUPathMinimumWaitTime:</w:t>
      </w:r>
    </w:p>
    <w:p w14:paraId="66754F43" w14:textId="77777777" w:rsidR="00725789" w:rsidRDefault="00725789" w:rsidP="00725789">
      <w:pPr>
        <w:pStyle w:val="PL"/>
      </w:pPr>
      <w:r>
        <w:t xml:space="preserve">                      type: integer</w:t>
      </w:r>
    </w:p>
    <w:p w14:paraId="3D6EA0C5" w14:textId="77777777" w:rsidR="00725789" w:rsidRDefault="00725789" w:rsidP="00725789">
      <w:pPr>
        <w:pStyle w:val="PL"/>
      </w:pPr>
      <w:r>
        <w:t xml:space="preserve">                    gtpUPathMeasurementPeriod:</w:t>
      </w:r>
    </w:p>
    <w:p w14:paraId="581A80D4" w14:textId="77777777" w:rsidR="00725789" w:rsidRDefault="00725789" w:rsidP="00725789">
      <w:pPr>
        <w:pStyle w:val="PL"/>
      </w:pPr>
      <w:r>
        <w:t xml:space="preserve">                      type: integer</w:t>
      </w:r>
    </w:p>
    <w:p w14:paraId="0BCD2800" w14:textId="77777777" w:rsidR="00725789" w:rsidRDefault="00725789" w:rsidP="00725789">
      <w:pPr>
        <w:pStyle w:val="PL"/>
      </w:pPr>
    </w:p>
    <w:p w14:paraId="58843974" w14:textId="77777777" w:rsidR="00725789" w:rsidRDefault="00725789" w:rsidP="00725789">
      <w:pPr>
        <w:pStyle w:val="PL"/>
      </w:pPr>
      <w:r>
        <w:t xml:space="preserve">    QFQoSMonitoringControl-Single:</w:t>
      </w:r>
    </w:p>
    <w:p w14:paraId="639CEC7B" w14:textId="77777777" w:rsidR="00725789" w:rsidRDefault="00725789" w:rsidP="00725789">
      <w:pPr>
        <w:pStyle w:val="PL"/>
      </w:pPr>
      <w:r>
        <w:t xml:space="preserve">      allOf:</w:t>
      </w:r>
    </w:p>
    <w:p w14:paraId="1629269E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43BB3F82" w14:textId="77777777" w:rsidR="00725789" w:rsidRDefault="00725789" w:rsidP="00725789">
      <w:pPr>
        <w:pStyle w:val="PL"/>
      </w:pPr>
      <w:r>
        <w:t xml:space="preserve">        - type: object</w:t>
      </w:r>
    </w:p>
    <w:p w14:paraId="01803C57" w14:textId="77777777" w:rsidR="00725789" w:rsidRDefault="00725789" w:rsidP="00725789">
      <w:pPr>
        <w:pStyle w:val="PL"/>
      </w:pPr>
      <w:r>
        <w:t xml:space="preserve">          properties:</w:t>
      </w:r>
    </w:p>
    <w:p w14:paraId="2F978E7A" w14:textId="77777777" w:rsidR="00725789" w:rsidRDefault="00725789" w:rsidP="00725789">
      <w:pPr>
        <w:pStyle w:val="PL"/>
      </w:pPr>
      <w:r>
        <w:t xml:space="preserve">            attributes:</w:t>
      </w:r>
    </w:p>
    <w:p w14:paraId="6441B2FD" w14:textId="77777777" w:rsidR="00725789" w:rsidRDefault="00725789" w:rsidP="00725789">
      <w:pPr>
        <w:pStyle w:val="PL"/>
      </w:pPr>
      <w:r>
        <w:t xml:space="preserve">              allOf:</w:t>
      </w:r>
    </w:p>
    <w:p w14:paraId="477C82FE" w14:textId="77777777" w:rsidR="00725789" w:rsidRDefault="00725789" w:rsidP="00725789">
      <w:pPr>
        <w:pStyle w:val="PL"/>
      </w:pPr>
      <w:r>
        <w:t xml:space="preserve">                - type: object</w:t>
      </w:r>
    </w:p>
    <w:p w14:paraId="0EBA1BCC" w14:textId="77777777" w:rsidR="00725789" w:rsidRDefault="00725789" w:rsidP="00725789">
      <w:pPr>
        <w:pStyle w:val="PL"/>
      </w:pPr>
      <w:r>
        <w:t xml:space="preserve">                  properties:</w:t>
      </w:r>
    </w:p>
    <w:p w14:paraId="14C92C91" w14:textId="77777777" w:rsidR="00725789" w:rsidRDefault="00725789" w:rsidP="00725789">
      <w:pPr>
        <w:pStyle w:val="PL"/>
      </w:pPr>
      <w:r>
        <w:t xml:space="preserve">                    qFQoSMonitoringState:</w:t>
      </w:r>
    </w:p>
    <w:p w14:paraId="04BF66C9" w14:textId="77777777" w:rsidR="00725789" w:rsidRDefault="00725789" w:rsidP="00725789">
      <w:pPr>
        <w:pStyle w:val="PL"/>
      </w:pPr>
      <w:r>
        <w:t xml:space="preserve">                      type: string</w:t>
      </w:r>
    </w:p>
    <w:p w14:paraId="3DD6D1A9" w14:textId="77777777" w:rsidR="00725789" w:rsidRDefault="00725789" w:rsidP="00725789">
      <w:pPr>
        <w:pStyle w:val="PL"/>
      </w:pPr>
      <w:r>
        <w:t xml:space="preserve">                      enum:</w:t>
      </w:r>
    </w:p>
    <w:p w14:paraId="7536136A" w14:textId="77777777" w:rsidR="00725789" w:rsidRDefault="00725789" w:rsidP="00725789">
      <w:pPr>
        <w:pStyle w:val="PL"/>
      </w:pPr>
      <w:r>
        <w:t xml:space="preserve">                        - ENABLED</w:t>
      </w:r>
    </w:p>
    <w:p w14:paraId="3693AD3D" w14:textId="77777777" w:rsidR="00725789" w:rsidRDefault="00725789" w:rsidP="00725789">
      <w:pPr>
        <w:pStyle w:val="PL"/>
      </w:pPr>
      <w:r>
        <w:t xml:space="preserve">                        - DISABLED</w:t>
      </w:r>
    </w:p>
    <w:p w14:paraId="5A69CE02" w14:textId="77777777" w:rsidR="00725789" w:rsidRDefault="00725789" w:rsidP="00725789">
      <w:pPr>
        <w:pStyle w:val="PL"/>
      </w:pPr>
      <w:r>
        <w:t xml:space="preserve">                    qFMonitoredSNSSAIs:</w:t>
      </w:r>
    </w:p>
    <w:p w14:paraId="2810FC31" w14:textId="77777777" w:rsidR="00725789" w:rsidRDefault="00725789" w:rsidP="00725789">
      <w:pPr>
        <w:pStyle w:val="PL"/>
      </w:pPr>
      <w:r>
        <w:t xml:space="preserve">                      type: array</w:t>
      </w:r>
    </w:p>
    <w:p w14:paraId="2EA7B8FF" w14:textId="77777777" w:rsidR="00725789" w:rsidRDefault="00725789" w:rsidP="00725789">
      <w:pPr>
        <w:pStyle w:val="PL"/>
      </w:pPr>
      <w:r>
        <w:t xml:space="preserve">                      items:</w:t>
      </w:r>
    </w:p>
    <w:p w14:paraId="7370D644" w14:textId="77777777" w:rsidR="00725789" w:rsidRDefault="00725789" w:rsidP="00725789">
      <w:pPr>
        <w:pStyle w:val="PL"/>
      </w:pPr>
      <w:r>
        <w:t xml:space="preserve">                        $ref: 'TS28541_NrNrm.yaml#/components/schemas/Snssai'</w:t>
      </w:r>
    </w:p>
    <w:p w14:paraId="4AD8E16B" w14:textId="77777777" w:rsidR="00725789" w:rsidRDefault="00725789" w:rsidP="00725789">
      <w:pPr>
        <w:pStyle w:val="PL"/>
      </w:pPr>
      <w:r>
        <w:t xml:space="preserve">                    qFMonitored5QIs:</w:t>
      </w:r>
    </w:p>
    <w:p w14:paraId="7D4CA34E" w14:textId="77777777" w:rsidR="00725789" w:rsidRDefault="00725789" w:rsidP="00725789">
      <w:pPr>
        <w:pStyle w:val="PL"/>
      </w:pPr>
      <w:r>
        <w:t xml:space="preserve">                      type: array</w:t>
      </w:r>
    </w:p>
    <w:p w14:paraId="0021D496" w14:textId="77777777" w:rsidR="00725789" w:rsidRDefault="00725789" w:rsidP="00725789">
      <w:pPr>
        <w:pStyle w:val="PL"/>
      </w:pPr>
      <w:r>
        <w:t xml:space="preserve">                      items:</w:t>
      </w:r>
    </w:p>
    <w:p w14:paraId="2CE52BAD" w14:textId="77777777" w:rsidR="00725789" w:rsidRDefault="00725789" w:rsidP="00725789">
      <w:pPr>
        <w:pStyle w:val="PL"/>
      </w:pPr>
      <w:r>
        <w:t xml:space="preserve">                        type: integer</w:t>
      </w:r>
    </w:p>
    <w:p w14:paraId="6EC953A1" w14:textId="77777777" w:rsidR="00725789" w:rsidRDefault="00725789" w:rsidP="00725789">
      <w:pPr>
        <w:pStyle w:val="PL"/>
      </w:pPr>
      <w:r>
        <w:t xml:space="preserve">                        minimum: 0</w:t>
      </w:r>
    </w:p>
    <w:p w14:paraId="3C9A302A" w14:textId="77777777" w:rsidR="00725789" w:rsidRDefault="00725789" w:rsidP="00725789">
      <w:pPr>
        <w:pStyle w:val="PL"/>
      </w:pPr>
      <w:r>
        <w:t xml:space="preserve">                        maximum: 255</w:t>
      </w:r>
    </w:p>
    <w:p w14:paraId="02368BA9" w14:textId="77777777" w:rsidR="00725789" w:rsidRDefault="00725789" w:rsidP="00725789">
      <w:pPr>
        <w:pStyle w:val="PL"/>
      </w:pPr>
      <w:r>
        <w:t xml:space="preserve">                    isEventTriggeredQFMonitoringSupported:</w:t>
      </w:r>
    </w:p>
    <w:p w14:paraId="0198820E" w14:textId="77777777" w:rsidR="00725789" w:rsidRDefault="00725789" w:rsidP="00725789">
      <w:pPr>
        <w:pStyle w:val="PL"/>
      </w:pPr>
      <w:r>
        <w:t xml:space="preserve">                      type: boolean</w:t>
      </w:r>
    </w:p>
    <w:p w14:paraId="52C1F448" w14:textId="77777777" w:rsidR="00725789" w:rsidRDefault="00725789" w:rsidP="00725789">
      <w:pPr>
        <w:pStyle w:val="PL"/>
      </w:pPr>
      <w:r>
        <w:t xml:space="preserve">                    isPeriodicQFMonitoringSupported:</w:t>
      </w:r>
    </w:p>
    <w:p w14:paraId="75C54A89" w14:textId="77777777" w:rsidR="00725789" w:rsidRDefault="00725789" w:rsidP="00725789">
      <w:pPr>
        <w:pStyle w:val="PL"/>
      </w:pPr>
      <w:r>
        <w:t xml:space="preserve">                      type: boolean</w:t>
      </w:r>
    </w:p>
    <w:p w14:paraId="2CC95571" w14:textId="77777777" w:rsidR="00725789" w:rsidRDefault="00725789" w:rsidP="00725789">
      <w:pPr>
        <w:pStyle w:val="PL"/>
      </w:pPr>
      <w:r>
        <w:t xml:space="preserve">                    isSessionReleasedQFMonitoringSupported:</w:t>
      </w:r>
    </w:p>
    <w:p w14:paraId="42DFAAA4" w14:textId="77777777" w:rsidR="00725789" w:rsidRDefault="00725789" w:rsidP="00725789">
      <w:pPr>
        <w:pStyle w:val="PL"/>
      </w:pPr>
      <w:r>
        <w:t xml:space="preserve">                      type: boolean</w:t>
      </w:r>
    </w:p>
    <w:p w14:paraId="19A22036" w14:textId="77777777" w:rsidR="00725789" w:rsidRDefault="00725789" w:rsidP="00725789">
      <w:pPr>
        <w:pStyle w:val="PL"/>
      </w:pPr>
      <w:r>
        <w:lastRenderedPageBreak/>
        <w:t xml:space="preserve">                    qFPacketDelayThresholds:</w:t>
      </w:r>
    </w:p>
    <w:p w14:paraId="7BBA67CB" w14:textId="77777777" w:rsidR="00725789" w:rsidRDefault="00725789" w:rsidP="00725789">
      <w:pPr>
        <w:pStyle w:val="PL"/>
      </w:pPr>
      <w:r>
        <w:t xml:space="preserve">                      $ref: '#/components/schemas/QFPacketDelayThresholdsType'</w:t>
      </w:r>
    </w:p>
    <w:p w14:paraId="392CCF15" w14:textId="77777777" w:rsidR="00725789" w:rsidRDefault="00725789" w:rsidP="00725789">
      <w:pPr>
        <w:pStyle w:val="PL"/>
      </w:pPr>
      <w:r>
        <w:t xml:space="preserve">                    qFMinimumWaitTime:</w:t>
      </w:r>
    </w:p>
    <w:p w14:paraId="071127AF" w14:textId="77777777" w:rsidR="00725789" w:rsidRDefault="00725789" w:rsidP="00725789">
      <w:pPr>
        <w:pStyle w:val="PL"/>
      </w:pPr>
      <w:r>
        <w:t xml:space="preserve">                      type: integer</w:t>
      </w:r>
    </w:p>
    <w:p w14:paraId="382C09E4" w14:textId="77777777" w:rsidR="00725789" w:rsidRDefault="00725789" w:rsidP="00725789">
      <w:pPr>
        <w:pStyle w:val="PL"/>
      </w:pPr>
      <w:r>
        <w:t xml:space="preserve">                    qFMeasurementPeriod:</w:t>
      </w:r>
    </w:p>
    <w:p w14:paraId="0C8434D7" w14:textId="77777777" w:rsidR="00725789" w:rsidRDefault="00725789" w:rsidP="00725789">
      <w:pPr>
        <w:pStyle w:val="PL"/>
      </w:pPr>
      <w:r>
        <w:t xml:space="preserve">                      type: integer</w:t>
      </w:r>
    </w:p>
    <w:p w14:paraId="46EBDABF" w14:textId="77777777" w:rsidR="00725789" w:rsidRDefault="00725789" w:rsidP="00725789">
      <w:pPr>
        <w:pStyle w:val="PL"/>
      </w:pPr>
    </w:p>
    <w:p w14:paraId="6133A588" w14:textId="77777777" w:rsidR="00725789" w:rsidRDefault="00725789" w:rsidP="00725789">
      <w:pPr>
        <w:pStyle w:val="PL"/>
      </w:pPr>
      <w:r>
        <w:t xml:space="preserve">    PredefinedPccRuleSet-Single:</w:t>
      </w:r>
    </w:p>
    <w:p w14:paraId="15622B93" w14:textId="77777777" w:rsidR="00725789" w:rsidRDefault="00725789" w:rsidP="00725789">
      <w:pPr>
        <w:pStyle w:val="PL"/>
      </w:pPr>
      <w:r>
        <w:t xml:space="preserve">      allOf:</w:t>
      </w:r>
    </w:p>
    <w:p w14:paraId="722E5FB8" w14:textId="77777777" w:rsidR="00725789" w:rsidRDefault="00725789" w:rsidP="00725789">
      <w:pPr>
        <w:pStyle w:val="PL"/>
      </w:pPr>
      <w:r>
        <w:t xml:space="preserve">        - $ref: 'TS28623_GenericNrm.yaml#/components/schemas/Top'</w:t>
      </w:r>
    </w:p>
    <w:p w14:paraId="781B1452" w14:textId="77777777" w:rsidR="00725789" w:rsidRDefault="00725789" w:rsidP="00725789">
      <w:pPr>
        <w:pStyle w:val="PL"/>
      </w:pPr>
      <w:r>
        <w:t xml:space="preserve">        - type: object</w:t>
      </w:r>
    </w:p>
    <w:p w14:paraId="41E77F02" w14:textId="77777777" w:rsidR="00725789" w:rsidRDefault="00725789" w:rsidP="00725789">
      <w:pPr>
        <w:pStyle w:val="PL"/>
      </w:pPr>
      <w:r>
        <w:t xml:space="preserve">          properties:</w:t>
      </w:r>
    </w:p>
    <w:p w14:paraId="690034E2" w14:textId="77777777" w:rsidR="00725789" w:rsidRDefault="00725789" w:rsidP="00725789">
      <w:pPr>
        <w:pStyle w:val="PL"/>
      </w:pPr>
      <w:r>
        <w:t xml:space="preserve">            attributes:</w:t>
      </w:r>
    </w:p>
    <w:p w14:paraId="47F9B50B" w14:textId="77777777" w:rsidR="00725789" w:rsidRDefault="00725789" w:rsidP="00725789">
      <w:pPr>
        <w:pStyle w:val="PL"/>
      </w:pPr>
      <w:r>
        <w:t xml:space="preserve">              allOf:</w:t>
      </w:r>
    </w:p>
    <w:p w14:paraId="51A332E6" w14:textId="77777777" w:rsidR="00725789" w:rsidRDefault="00725789" w:rsidP="00725789">
      <w:pPr>
        <w:pStyle w:val="PL"/>
      </w:pPr>
      <w:r>
        <w:t xml:space="preserve">                - type: object</w:t>
      </w:r>
    </w:p>
    <w:p w14:paraId="7CE47B77" w14:textId="77777777" w:rsidR="00725789" w:rsidRDefault="00725789" w:rsidP="00725789">
      <w:pPr>
        <w:pStyle w:val="PL"/>
      </w:pPr>
      <w:r>
        <w:t xml:space="preserve">                  properties:</w:t>
      </w:r>
    </w:p>
    <w:p w14:paraId="6461833B" w14:textId="77777777" w:rsidR="00725789" w:rsidRDefault="00725789" w:rsidP="00725789">
      <w:pPr>
        <w:pStyle w:val="PL"/>
      </w:pPr>
      <w:r>
        <w:t xml:space="preserve">                    predefinedPccRules:</w:t>
      </w:r>
    </w:p>
    <w:p w14:paraId="0BF46A25" w14:textId="77777777" w:rsidR="00725789" w:rsidRDefault="00725789" w:rsidP="00725789">
      <w:pPr>
        <w:pStyle w:val="PL"/>
      </w:pPr>
      <w:r>
        <w:t xml:space="preserve">                      type: array</w:t>
      </w:r>
    </w:p>
    <w:p w14:paraId="3A98BCA6" w14:textId="77777777" w:rsidR="00725789" w:rsidRDefault="00725789" w:rsidP="00725789">
      <w:pPr>
        <w:pStyle w:val="PL"/>
      </w:pPr>
      <w:r>
        <w:t xml:space="preserve">                      items:</w:t>
      </w:r>
    </w:p>
    <w:p w14:paraId="1089F06B" w14:textId="77777777" w:rsidR="00725789" w:rsidRDefault="00725789" w:rsidP="00725789">
      <w:pPr>
        <w:pStyle w:val="PL"/>
      </w:pPr>
      <w:r>
        <w:t xml:space="preserve">                        $ref: '#/components/schemas/PccRule'                           </w:t>
      </w:r>
    </w:p>
    <w:p w14:paraId="16D8F09F" w14:textId="77777777" w:rsidR="00725789" w:rsidRDefault="00725789" w:rsidP="00725789">
      <w:pPr>
        <w:pStyle w:val="PL"/>
      </w:pPr>
    </w:p>
    <w:p w14:paraId="1B93BCA3" w14:textId="77777777" w:rsidR="00725789" w:rsidRDefault="00725789" w:rsidP="00725789">
      <w:pPr>
        <w:pStyle w:val="PL"/>
      </w:pPr>
      <w:r>
        <w:t>#-------- Definition of JSON arrays for name-contained IOCs ----------------------</w:t>
      </w:r>
    </w:p>
    <w:p w14:paraId="0DB86786" w14:textId="77777777" w:rsidR="00725789" w:rsidRDefault="00725789" w:rsidP="00725789">
      <w:pPr>
        <w:pStyle w:val="PL"/>
      </w:pPr>
    </w:p>
    <w:p w14:paraId="76683CE5" w14:textId="77777777" w:rsidR="00725789" w:rsidRDefault="00725789" w:rsidP="00725789">
      <w:pPr>
        <w:pStyle w:val="PL"/>
      </w:pPr>
      <w:r>
        <w:t xml:space="preserve">    SubNetwork-Multiple:</w:t>
      </w:r>
    </w:p>
    <w:p w14:paraId="17F50665" w14:textId="77777777" w:rsidR="00725789" w:rsidRDefault="00725789" w:rsidP="00725789">
      <w:pPr>
        <w:pStyle w:val="PL"/>
      </w:pPr>
      <w:r>
        <w:t xml:space="preserve">      type: array</w:t>
      </w:r>
    </w:p>
    <w:p w14:paraId="2E030511" w14:textId="77777777" w:rsidR="00725789" w:rsidRDefault="00725789" w:rsidP="00725789">
      <w:pPr>
        <w:pStyle w:val="PL"/>
      </w:pPr>
      <w:r>
        <w:t xml:space="preserve">      items:</w:t>
      </w:r>
    </w:p>
    <w:p w14:paraId="44E635BE" w14:textId="77777777" w:rsidR="00725789" w:rsidRDefault="00725789" w:rsidP="00725789">
      <w:pPr>
        <w:pStyle w:val="PL"/>
      </w:pPr>
      <w:r>
        <w:t xml:space="preserve">        $ref: '#/components/schemas/SubNetwork-Single'</w:t>
      </w:r>
    </w:p>
    <w:p w14:paraId="4EA88853" w14:textId="77777777" w:rsidR="00725789" w:rsidRDefault="00725789" w:rsidP="00725789">
      <w:pPr>
        <w:pStyle w:val="PL"/>
      </w:pPr>
      <w:r>
        <w:t xml:space="preserve">    ManagedElement-Multiple:</w:t>
      </w:r>
    </w:p>
    <w:p w14:paraId="3282AAE0" w14:textId="77777777" w:rsidR="00725789" w:rsidRDefault="00725789" w:rsidP="00725789">
      <w:pPr>
        <w:pStyle w:val="PL"/>
      </w:pPr>
      <w:r>
        <w:t xml:space="preserve">      type: array</w:t>
      </w:r>
    </w:p>
    <w:p w14:paraId="59E21B3B" w14:textId="77777777" w:rsidR="00725789" w:rsidRDefault="00725789" w:rsidP="00725789">
      <w:pPr>
        <w:pStyle w:val="PL"/>
      </w:pPr>
      <w:r>
        <w:t xml:space="preserve">      items:</w:t>
      </w:r>
    </w:p>
    <w:p w14:paraId="523B87B1" w14:textId="77777777" w:rsidR="00725789" w:rsidRDefault="00725789" w:rsidP="00725789">
      <w:pPr>
        <w:pStyle w:val="PL"/>
      </w:pPr>
      <w:r>
        <w:t xml:space="preserve">        $ref: '#/components/schemas/ManagedElement-Single'</w:t>
      </w:r>
    </w:p>
    <w:p w14:paraId="50D1624C" w14:textId="77777777" w:rsidR="00725789" w:rsidRDefault="00725789" w:rsidP="00725789">
      <w:pPr>
        <w:pStyle w:val="PL"/>
      </w:pPr>
      <w:r>
        <w:t xml:space="preserve">    AmfFunction-Multiple:</w:t>
      </w:r>
    </w:p>
    <w:p w14:paraId="0BB4E504" w14:textId="77777777" w:rsidR="00725789" w:rsidRDefault="00725789" w:rsidP="00725789">
      <w:pPr>
        <w:pStyle w:val="PL"/>
      </w:pPr>
      <w:r>
        <w:t xml:space="preserve">      type: array</w:t>
      </w:r>
    </w:p>
    <w:p w14:paraId="35C2710B" w14:textId="77777777" w:rsidR="00725789" w:rsidRDefault="00725789" w:rsidP="00725789">
      <w:pPr>
        <w:pStyle w:val="PL"/>
      </w:pPr>
      <w:r>
        <w:t xml:space="preserve">      items:</w:t>
      </w:r>
    </w:p>
    <w:p w14:paraId="7F777B60" w14:textId="77777777" w:rsidR="00725789" w:rsidRDefault="00725789" w:rsidP="00725789">
      <w:pPr>
        <w:pStyle w:val="PL"/>
      </w:pPr>
      <w:r>
        <w:t xml:space="preserve">        $ref: '#/components/schemas/AmfFunction-Single'</w:t>
      </w:r>
    </w:p>
    <w:p w14:paraId="25C4FD8D" w14:textId="77777777" w:rsidR="00725789" w:rsidRDefault="00725789" w:rsidP="00725789">
      <w:pPr>
        <w:pStyle w:val="PL"/>
      </w:pPr>
      <w:r>
        <w:t xml:space="preserve">    SmfFunction-Multiple:</w:t>
      </w:r>
    </w:p>
    <w:p w14:paraId="113FBE73" w14:textId="77777777" w:rsidR="00725789" w:rsidRDefault="00725789" w:rsidP="00725789">
      <w:pPr>
        <w:pStyle w:val="PL"/>
      </w:pPr>
      <w:r>
        <w:t xml:space="preserve">      type: array</w:t>
      </w:r>
    </w:p>
    <w:p w14:paraId="557A0C68" w14:textId="77777777" w:rsidR="00725789" w:rsidRDefault="00725789" w:rsidP="00725789">
      <w:pPr>
        <w:pStyle w:val="PL"/>
      </w:pPr>
      <w:r>
        <w:t xml:space="preserve">      items:</w:t>
      </w:r>
    </w:p>
    <w:p w14:paraId="463AC853" w14:textId="77777777" w:rsidR="00725789" w:rsidRDefault="00725789" w:rsidP="00725789">
      <w:pPr>
        <w:pStyle w:val="PL"/>
      </w:pPr>
      <w:r>
        <w:t xml:space="preserve">        $ref: '#/components/schemas/SmfFunction-Single'</w:t>
      </w:r>
    </w:p>
    <w:p w14:paraId="5823EA1F" w14:textId="77777777" w:rsidR="00725789" w:rsidRDefault="00725789" w:rsidP="00725789">
      <w:pPr>
        <w:pStyle w:val="PL"/>
      </w:pPr>
      <w:r>
        <w:t xml:space="preserve">    UpfFunction-Multiple:</w:t>
      </w:r>
    </w:p>
    <w:p w14:paraId="74D99C86" w14:textId="77777777" w:rsidR="00725789" w:rsidRDefault="00725789" w:rsidP="00725789">
      <w:pPr>
        <w:pStyle w:val="PL"/>
      </w:pPr>
      <w:r>
        <w:t xml:space="preserve">      type: array</w:t>
      </w:r>
    </w:p>
    <w:p w14:paraId="5B56A4C8" w14:textId="77777777" w:rsidR="00725789" w:rsidRDefault="00725789" w:rsidP="00725789">
      <w:pPr>
        <w:pStyle w:val="PL"/>
      </w:pPr>
      <w:r>
        <w:t xml:space="preserve">      items:</w:t>
      </w:r>
    </w:p>
    <w:p w14:paraId="25FC8046" w14:textId="77777777" w:rsidR="00725789" w:rsidRDefault="00725789" w:rsidP="00725789">
      <w:pPr>
        <w:pStyle w:val="PL"/>
      </w:pPr>
      <w:r>
        <w:t xml:space="preserve">        $ref: '#/components/schemas/UpfFunction-Single'</w:t>
      </w:r>
    </w:p>
    <w:p w14:paraId="62D1BB52" w14:textId="77777777" w:rsidR="00725789" w:rsidRDefault="00725789" w:rsidP="00725789">
      <w:pPr>
        <w:pStyle w:val="PL"/>
      </w:pPr>
      <w:r>
        <w:t xml:space="preserve">    N3iwfFunction-Multiple:</w:t>
      </w:r>
    </w:p>
    <w:p w14:paraId="230C13FB" w14:textId="77777777" w:rsidR="00725789" w:rsidRDefault="00725789" w:rsidP="00725789">
      <w:pPr>
        <w:pStyle w:val="PL"/>
      </w:pPr>
      <w:r>
        <w:t xml:space="preserve">      type: array</w:t>
      </w:r>
    </w:p>
    <w:p w14:paraId="216739D6" w14:textId="77777777" w:rsidR="00725789" w:rsidRDefault="00725789" w:rsidP="00725789">
      <w:pPr>
        <w:pStyle w:val="PL"/>
      </w:pPr>
      <w:r>
        <w:t xml:space="preserve">      items:</w:t>
      </w:r>
    </w:p>
    <w:p w14:paraId="10227C52" w14:textId="77777777" w:rsidR="00725789" w:rsidRDefault="00725789" w:rsidP="00725789">
      <w:pPr>
        <w:pStyle w:val="PL"/>
      </w:pPr>
      <w:r>
        <w:t xml:space="preserve">        $ref: '#/components/schemas/N3iwfFunction-Single'</w:t>
      </w:r>
    </w:p>
    <w:p w14:paraId="16080466" w14:textId="77777777" w:rsidR="00725789" w:rsidRDefault="00725789" w:rsidP="00725789">
      <w:pPr>
        <w:pStyle w:val="PL"/>
      </w:pPr>
      <w:r>
        <w:t xml:space="preserve">    PcfFunction-Multiple:</w:t>
      </w:r>
    </w:p>
    <w:p w14:paraId="4C9D6FC8" w14:textId="77777777" w:rsidR="00725789" w:rsidRDefault="00725789" w:rsidP="00725789">
      <w:pPr>
        <w:pStyle w:val="PL"/>
      </w:pPr>
      <w:r>
        <w:t xml:space="preserve">      type: array</w:t>
      </w:r>
    </w:p>
    <w:p w14:paraId="4ED6245F" w14:textId="77777777" w:rsidR="00725789" w:rsidRDefault="00725789" w:rsidP="00725789">
      <w:pPr>
        <w:pStyle w:val="PL"/>
      </w:pPr>
      <w:r>
        <w:t xml:space="preserve">      items:</w:t>
      </w:r>
    </w:p>
    <w:p w14:paraId="083E2CC1" w14:textId="77777777" w:rsidR="00725789" w:rsidRDefault="00725789" w:rsidP="00725789">
      <w:pPr>
        <w:pStyle w:val="PL"/>
      </w:pPr>
      <w:r>
        <w:t xml:space="preserve">        $ref: '#/components/schemas/PcfFunction-Single'</w:t>
      </w:r>
    </w:p>
    <w:p w14:paraId="54478C3A" w14:textId="77777777" w:rsidR="00725789" w:rsidRDefault="00725789" w:rsidP="00725789">
      <w:pPr>
        <w:pStyle w:val="PL"/>
      </w:pPr>
      <w:r>
        <w:t xml:space="preserve">    AusfFunction-Multiple:</w:t>
      </w:r>
    </w:p>
    <w:p w14:paraId="57DB7C0A" w14:textId="77777777" w:rsidR="00725789" w:rsidRDefault="00725789" w:rsidP="00725789">
      <w:pPr>
        <w:pStyle w:val="PL"/>
      </w:pPr>
      <w:r>
        <w:t xml:space="preserve">      type: array</w:t>
      </w:r>
    </w:p>
    <w:p w14:paraId="1A3265D9" w14:textId="77777777" w:rsidR="00725789" w:rsidRDefault="00725789" w:rsidP="00725789">
      <w:pPr>
        <w:pStyle w:val="PL"/>
      </w:pPr>
      <w:r>
        <w:t xml:space="preserve">      items:</w:t>
      </w:r>
    </w:p>
    <w:p w14:paraId="1A7A03FC" w14:textId="77777777" w:rsidR="00725789" w:rsidRDefault="00725789" w:rsidP="00725789">
      <w:pPr>
        <w:pStyle w:val="PL"/>
      </w:pPr>
      <w:r>
        <w:t xml:space="preserve">        $ref: '#/components/schemas/AusfFunction-Single'</w:t>
      </w:r>
    </w:p>
    <w:p w14:paraId="55F79F54" w14:textId="77777777" w:rsidR="00725789" w:rsidRDefault="00725789" w:rsidP="00725789">
      <w:pPr>
        <w:pStyle w:val="PL"/>
      </w:pPr>
      <w:r>
        <w:t xml:space="preserve">    UdmFunction-Multiple:</w:t>
      </w:r>
    </w:p>
    <w:p w14:paraId="17A84FFB" w14:textId="77777777" w:rsidR="00725789" w:rsidRDefault="00725789" w:rsidP="00725789">
      <w:pPr>
        <w:pStyle w:val="PL"/>
      </w:pPr>
      <w:r>
        <w:t xml:space="preserve">      type: array</w:t>
      </w:r>
    </w:p>
    <w:p w14:paraId="2F110A54" w14:textId="77777777" w:rsidR="00725789" w:rsidRDefault="00725789" w:rsidP="00725789">
      <w:pPr>
        <w:pStyle w:val="PL"/>
      </w:pPr>
      <w:r>
        <w:t xml:space="preserve">      items:</w:t>
      </w:r>
    </w:p>
    <w:p w14:paraId="3BC6108F" w14:textId="77777777" w:rsidR="00725789" w:rsidRDefault="00725789" w:rsidP="00725789">
      <w:pPr>
        <w:pStyle w:val="PL"/>
      </w:pPr>
      <w:r>
        <w:t xml:space="preserve">        $ref: '#/components/schemas/UdmFunction-Single'</w:t>
      </w:r>
    </w:p>
    <w:p w14:paraId="387601D6" w14:textId="77777777" w:rsidR="00725789" w:rsidRDefault="00725789" w:rsidP="00725789">
      <w:pPr>
        <w:pStyle w:val="PL"/>
      </w:pPr>
      <w:r>
        <w:t xml:space="preserve">    UdrFunction-Multiple:</w:t>
      </w:r>
    </w:p>
    <w:p w14:paraId="223137F3" w14:textId="77777777" w:rsidR="00725789" w:rsidRDefault="00725789" w:rsidP="00725789">
      <w:pPr>
        <w:pStyle w:val="PL"/>
      </w:pPr>
      <w:r>
        <w:t xml:space="preserve">      type: array</w:t>
      </w:r>
    </w:p>
    <w:p w14:paraId="553C2A83" w14:textId="77777777" w:rsidR="00725789" w:rsidRDefault="00725789" w:rsidP="00725789">
      <w:pPr>
        <w:pStyle w:val="PL"/>
      </w:pPr>
      <w:r>
        <w:t xml:space="preserve">      items:</w:t>
      </w:r>
    </w:p>
    <w:p w14:paraId="0037B724" w14:textId="77777777" w:rsidR="00725789" w:rsidRDefault="00725789" w:rsidP="00725789">
      <w:pPr>
        <w:pStyle w:val="PL"/>
      </w:pPr>
      <w:r>
        <w:t xml:space="preserve">        $ref: '#/components/schemas/UdrFunction-Single'</w:t>
      </w:r>
    </w:p>
    <w:p w14:paraId="7479817E" w14:textId="77777777" w:rsidR="00725789" w:rsidRDefault="00725789" w:rsidP="00725789">
      <w:pPr>
        <w:pStyle w:val="PL"/>
      </w:pPr>
      <w:r>
        <w:t xml:space="preserve">    UdsfFunction-Multiple:</w:t>
      </w:r>
    </w:p>
    <w:p w14:paraId="7469BF6D" w14:textId="77777777" w:rsidR="00725789" w:rsidRDefault="00725789" w:rsidP="00725789">
      <w:pPr>
        <w:pStyle w:val="PL"/>
      </w:pPr>
      <w:r>
        <w:t xml:space="preserve">      type: array</w:t>
      </w:r>
    </w:p>
    <w:p w14:paraId="17E19C2E" w14:textId="77777777" w:rsidR="00725789" w:rsidRDefault="00725789" w:rsidP="00725789">
      <w:pPr>
        <w:pStyle w:val="PL"/>
      </w:pPr>
      <w:r>
        <w:t xml:space="preserve">      items:</w:t>
      </w:r>
    </w:p>
    <w:p w14:paraId="4531539F" w14:textId="77777777" w:rsidR="00725789" w:rsidRDefault="00725789" w:rsidP="00725789">
      <w:pPr>
        <w:pStyle w:val="PL"/>
      </w:pPr>
      <w:r>
        <w:t xml:space="preserve">        $ref: '#/components/schemas/UdsfFunction-Single'</w:t>
      </w:r>
    </w:p>
    <w:p w14:paraId="1061DC79" w14:textId="77777777" w:rsidR="00725789" w:rsidRDefault="00725789" w:rsidP="00725789">
      <w:pPr>
        <w:pStyle w:val="PL"/>
      </w:pPr>
      <w:r>
        <w:t xml:space="preserve">    NrfFunction-Multiple:</w:t>
      </w:r>
    </w:p>
    <w:p w14:paraId="1553BC0A" w14:textId="77777777" w:rsidR="00725789" w:rsidRDefault="00725789" w:rsidP="00725789">
      <w:pPr>
        <w:pStyle w:val="PL"/>
      </w:pPr>
      <w:r>
        <w:t xml:space="preserve">      type: array</w:t>
      </w:r>
    </w:p>
    <w:p w14:paraId="48619A4F" w14:textId="77777777" w:rsidR="00725789" w:rsidRDefault="00725789" w:rsidP="00725789">
      <w:pPr>
        <w:pStyle w:val="PL"/>
      </w:pPr>
      <w:r>
        <w:t xml:space="preserve">      items:</w:t>
      </w:r>
    </w:p>
    <w:p w14:paraId="636997E6" w14:textId="77777777" w:rsidR="00725789" w:rsidRDefault="00725789" w:rsidP="00725789">
      <w:pPr>
        <w:pStyle w:val="PL"/>
      </w:pPr>
      <w:r>
        <w:t xml:space="preserve">        $ref: '#/components/schemas/NrfFunction-Single'</w:t>
      </w:r>
    </w:p>
    <w:p w14:paraId="64F52C2B" w14:textId="77777777" w:rsidR="00725789" w:rsidRDefault="00725789" w:rsidP="00725789">
      <w:pPr>
        <w:pStyle w:val="PL"/>
      </w:pPr>
      <w:r>
        <w:t xml:space="preserve">    NssfFunction-Multiple:</w:t>
      </w:r>
    </w:p>
    <w:p w14:paraId="2CAC50C1" w14:textId="77777777" w:rsidR="00725789" w:rsidRDefault="00725789" w:rsidP="00725789">
      <w:pPr>
        <w:pStyle w:val="PL"/>
      </w:pPr>
      <w:r>
        <w:t xml:space="preserve">      type: array</w:t>
      </w:r>
    </w:p>
    <w:p w14:paraId="69A2BB80" w14:textId="77777777" w:rsidR="00725789" w:rsidRDefault="00725789" w:rsidP="00725789">
      <w:pPr>
        <w:pStyle w:val="PL"/>
      </w:pPr>
      <w:r>
        <w:t xml:space="preserve">      items:</w:t>
      </w:r>
    </w:p>
    <w:p w14:paraId="230010F7" w14:textId="77777777" w:rsidR="00725789" w:rsidRDefault="00725789" w:rsidP="00725789">
      <w:pPr>
        <w:pStyle w:val="PL"/>
      </w:pPr>
      <w:r>
        <w:t xml:space="preserve">        $ref: '#/components/schemas/NssfFunction-Single'</w:t>
      </w:r>
    </w:p>
    <w:p w14:paraId="5497AA0C" w14:textId="77777777" w:rsidR="00725789" w:rsidRDefault="00725789" w:rsidP="00725789">
      <w:pPr>
        <w:pStyle w:val="PL"/>
      </w:pPr>
      <w:r>
        <w:t xml:space="preserve">    SmsfFunction-Multiple:</w:t>
      </w:r>
    </w:p>
    <w:p w14:paraId="596371CA" w14:textId="77777777" w:rsidR="00725789" w:rsidRDefault="00725789" w:rsidP="00725789">
      <w:pPr>
        <w:pStyle w:val="PL"/>
      </w:pPr>
      <w:r>
        <w:t xml:space="preserve">      type: array</w:t>
      </w:r>
    </w:p>
    <w:p w14:paraId="57112DA5" w14:textId="77777777" w:rsidR="00725789" w:rsidRDefault="00725789" w:rsidP="00725789">
      <w:pPr>
        <w:pStyle w:val="PL"/>
      </w:pPr>
      <w:r>
        <w:t xml:space="preserve">      items:</w:t>
      </w:r>
    </w:p>
    <w:p w14:paraId="4910F5EC" w14:textId="77777777" w:rsidR="00725789" w:rsidRDefault="00725789" w:rsidP="00725789">
      <w:pPr>
        <w:pStyle w:val="PL"/>
      </w:pPr>
      <w:r>
        <w:lastRenderedPageBreak/>
        <w:t xml:space="preserve">        $ref: '#/components/schemas/SmsfFunction-Single'</w:t>
      </w:r>
    </w:p>
    <w:p w14:paraId="2AB7368D" w14:textId="77777777" w:rsidR="00725789" w:rsidRDefault="00725789" w:rsidP="00725789">
      <w:pPr>
        <w:pStyle w:val="PL"/>
      </w:pPr>
      <w:r>
        <w:t xml:space="preserve">    LmfFunction-Multiple:</w:t>
      </w:r>
    </w:p>
    <w:p w14:paraId="51B49491" w14:textId="77777777" w:rsidR="00725789" w:rsidRDefault="00725789" w:rsidP="00725789">
      <w:pPr>
        <w:pStyle w:val="PL"/>
      </w:pPr>
      <w:r>
        <w:t xml:space="preserve">      type: array</w:t>
      </w:r>
    </w:p>
    <w:p w14:paraId="17B4543F" w14:textId="77777777" w:rsidR="00725789" w:rsidRDefault="00725789" w:rsidP="00725789">
      <w:pPr>
        <w:pStyle w:val="PL"/>
      </w:pPr>
      <w:r>
        <w:t xml:space="preserve">      items:</w:t>
      </w:r>
    </w:p>
    <w:p w14:paraId="7C10B8FE" w14:textId="77777777" w:rsidR="00725789" w:rsidRDefault="00725789" w:rsidP="00725789">
      <w:pPr>
        <w:pStyle w:val="PL"/>
      </w:pPr>
      <w:r>
        <w:t xml:space="preserve">        $ref: '#/components/schemas/LmfFunction-Single'</w:t>
      </w:r>
    </w:p>
    <w:p w14:paraId="2895ECC0" w14:textId="77777777" w:rsidR="00725789" w:rsidRDefault="00725789" w:rsidP="00725789">
      <w:pPr>
        <w:pStyle w:val="PL"/>
      </w:pPr>
      <w:r>
        <w:t xml:space="preserve">    NgeirFunction-Multiple:</w:t>
      </w:r>
    </w:p>
    <w:p w14:paraId="1AA83AA0" w14:textId="77777777" w:rsidR="00725789" w:rsidRDefault="00725789" w:rsidP="00725789">
      <w:pPr>
        <w:pStyle w:val="PL"/>
      </w:pPr>
      <w:r>
        <w:t xml:space="preserve">      type: array</w:t>
      </w:r>
    </w:p>
    <w:p w14:paraId="42DDBA6E" w14:textId="77777777" w:rsidR="00725789" w:rsidRDefault="00725789" w:rsidP="00725789">
      <w:pPr>
        <w:pStyle w:val="PL"/>
      </w:pPr>
      <w:r>
        <w:t xml:space="preserve">      items:</w:t>
      </w:r>
    </w:p>
    <w:p w14:paraId="4F45F18A" w14:textId="77777777" w:rsidR="00725789" w:rsidRDefault="00725789" w:rsidP="00725789">
      <w:pPr>
        <w:pStyle w:val="PL"/>
      </w:pPr>
      <w:r>
        <w:t xml:space="preserve">        $ref: '#/components/schemas/NgeirFunction-Single'</w:t>
      </w:r>
    </w:p>
    <w:p w14:paraId="49502455" w14:textId="77777777" w:rsidR="00725789" w:rsidRDefault="00725789" w:rsidP="00725789">
      <w:pPr>
        <w:pStyle w:val="PL"/>
      </w:pPr>
      <w:r>
        <w:t xml:space="preserve">    SeppFunction-Multiple:</w:t>
      </w:r>
    </w:p>
    <w:p w14:paraId="228EAB9F" w14:textId="77777777" w:rsidR="00725789" w:rsidRDefault="00725789" w:rsidP="00725789">
      <w:pPr>
        <w:pStyle w:val="PL"/>
      </w:pPr>
      <w:r>
        <w:t xml:space="preserve">      type: array</w:t>
      </w:r>
    </w:p>
    <w:p w14:paraId="565AA4F6" w14:textId="77777777" w:rsidR="00725789" w:rsidRDefault="00725789" w:rsidP="00725789">
      <w:pPr>
        <w:pStyle w:val="PL"/>
      </w:pPr>
      <w:r>
        <w:t xml:space="preserve">      items:</w:t>
      </w:r>
    </w:p>
    <w:p w14:paraId="6E776607" w14:textId="77777777" w:rsidR="00725789" w:rsidRDefault="00725789" w:rsidP="00725789">
      <w:pPr>
        <w:pStyle w:val="PL"/>
      </w:pPr>
      <w:r>
        <w:t xml:space="preserve">        $ref: '#/components/schemas/SeppFunction-Single'</w:t>
      </w:r>
    </w:p>
    <w:p w14:paraId="759213A0" w14:textId="77777777" w:rsidR="00725789" w:rsidRDefault="00725789" w:rsidP="00725789">
      <w:pPr>
        <w:pStyle w:val="PL"/>
      </w:pPr>
      <w:r>
        <w:t xml:space="preserve">    NwdafFunction-Multiple:</w:t>
      </w:r>
    </w:p>
    <w:p w14:paraId="0007CF59" w14:textId="77777777" w:rsidR="00725789" w:rsidRDefault="00725789" w:rsidP="00725789">
      <w:pPr>
        <w:pStyle w:val="PL"/>
      </w:pPr>
      <w:r>
        <w:t xml:space="preserve">      type: array</w:t>
      </w:r>
    </w:p>
    <w:p w14:paraId="46AA444D" w14:textId="77777777" w:rsidR="00725789" w:rsidRDefault="00725789" w:rsidP="00725789">
      <w:pPr>
        <w:pStyle w:val="PL"/>
      </w:pPr>
      <w:r>
        <w:t xml:space="preserve">      items:</w:t>
      </w:r>
    </w:p>
    <w:p w14:paraId="0D0B15F1" w14:textId="77777777" w:rsidR="00725789" w:rsidRDefault="00725789" w:rsidP="00725789">
      <w:pPr>
        <w:pStyle w:val="PL"/>
      </w:pPr>
      <w:r>
        <w:t xml:space="preserve">        $ref: '#/components/schemas/NwdafFunction-Single'</w:t>
      </w:r>
    </w:p>
    <w:p w14:paraId="7D55891A" w14:textId="77777777" w:rsidR="00725789" w:rsidRDefault="00725789" w:rsidP="00725789">
      <w:pPr>
        <w:pStyle w:val="PL"/>
      </w:pPr>
      <w:r>
        <w:t xml:space="preserve">    ScpFunction-Multiple:</w:t>
      </w:r>
    </w:p>
    <w:p w14:paraId="5579A062" w14:textId="77777777" w:rsidR="00725789" w:rsidRDefault="00725789" w:rsidP="00725789">
      <w:pPr>
        <w:pStyle w:val="PL"/>
      </w:pPr>
      <w:r>
        <w:t xml:space="preserve">      type: array</w:t>
      </w:r>
    </w:p>
    <w:p w14:paraId="360AA5D8" w14:textId="77777777" w:rsidR="00725789" w:rsidRDefault="00725789" w:rsidP="00725789">
      <w:pPr>
        <w:pStyle w:val="PL"/>
      </w:pPr>
      <w:r>
        <w:t xml:space="preserve">      items:</w:t>
      </w:r>
    </w:p>
    <w:p w14:paraId="51892BEE" w14:textId="77777777" w:rsidR="00725789" w:rsidRDefault="00725789" w:rsidP="00725789">
      <w:pPr>
        <w:pStyle w:val="PL"/>
      </w:pPr>
      <w:r>
        <w:t xml:space="preserve">        $ref: '#/components/schemas/ScpFunction-Single'</w:t>
      </w:r>
    </w:p>
    <w:p w14:paraId="166728D9" w14:textId="77777777" w:rsidR="00725789" w:rsidRDefault="00725789" w:rsidP="00725789">
      <w:pPr>
        <w:pStyle w:val="PL"/>
      </w:pPr>
      <w:r>
        <w:t xml:space="preserve">    NefFunction-Multiple:</w:t>
      </w:r>
    </w:p>
    <w:p w14:paraId="0E96C914" w14:textId="77777777" w:rsidR="00725789" w:rsidRDefault="00725789" w:rsidP="00725789">
      <w:pPr>
        <w:pStyle w:val="PL"/>
      </w:pPr>
      <w:r>
        <w:t xml:space="preserve">      type: array</w:t>
      </w:r>
    </w:p>
    <w:p w14:paraId="49ACB93D" w14:textId="77777777" w:rsidR="00725789" w:rsidRDefault="00725789" w:rsidP="00725789">
      <w:pPr>
        <w:pStyle w:val="PL"/>
      </w:pPr>
      <w:r>
        <w:t xml:space="preserve">      items:</w:t>
      </w:r>
    </w:p>
    <w:p w14:paraId="024B431D" w14:textId="77777777" w:rsidR="00725789" w:rsidRDefault="00725789" w:rsidP="00725789">
      <w:pPr>
        <w:pStyle w:val="PL"/>
      </w:pPr>
      <w:r>
        <w:t xml:space="preserve">        $ref: '#/components/schemas/NefFunction-Single'</w:t>
      </w:r>
    </w:p>
    <w:p w14:paraId="1C5A5CDF" w14:textId="77777777" w:rsidR="00725789" w:rsidRDefault="00725789" w:rsidP="00725789">
      <w:pPr>
        <w:pStyle w:val="PL"/>
      </w:pPr>
    </w:p>
    <w:p w14:paraId="51A9865E" w14:textId="77777777" w:rsidR="00725789" w:rsidRDefault="00725789" w:rsidP="00725789">
      <w:pPr>
        <w:pStyle w:val="PL"/>
      </w:pPr>
      <w:r>
        <w:t xml:space="preserve">    NsacfFunction-Multiple:</w:t>
      </w:r>
    </w:p>
    <w:p w14:paraId="6F94AD32" w14:textId="77777777" w:rsidR="00725789" w:rsidRDefault="00725789" w:rsidP="00725789">
      <w:pPr>
        <w:pStyle w:val="PL"/>
      </w:pPr>
      <w:r>
        <w:t xml:space="preserve">      type: array</w:t>
      </w:r>
    </w:p>
    <w:p w14:paraId="35C54A54" w14:textId="77777777" w:rsidR="00725789" w:rsidRDefault="00725789" w:rsidP="00725789">
      <w:pPr>
        <w:pStyle w:val="PL"/>
      </w:pPr>
      <w:r>
        <w:t xml:space="preserve">      items:</w:t>
      </w:r>
    </w:p>
    <w:p w14:paraId="6CC15965" w14:textId="77777777" w:rsidR="00725789" w:rsidRDefault="00725789" w:rsidP="00725789">
      <w:pPr>
        <w:pStyle w:val="PL"/>
      </w:pPr>
      <w:r>
        <w:t xml:space="preserve">        $ref: '#/components/schemas/NsacfFunction-Single'</w:t>
      </w:r>
    </w:p>
    <w:p w14:paraId="508F7293" w14:textId="77777777" w:rsidR="00725789" w:rsidRDefault="00725789" w:rsidP="00725789">
      <w:pPr>
        <w:pStyle w:val="PL"/>
      </w:pPr>
    </w:p>
    <w:p w14:paraId="2A2B470C" w14:textId="77777777" w:rsidR="00725789" w:rsidRDefault="00725789" w:rsidP="00725789">
      <w:pPr>
        <w:pStyle w:val="PL"/>
      </w:pPr>
      <w:r>
        <w:t xml:space="preserve">    ExternalAmfFunction-Multiple:</w:t>
      </w:r>
    </w:p>
    <w:p w14:paraId="59516270" w14:textId="77777777" w:rsidR="00725789" w:rsidRDefault="00725789" w:rsidP="00725789">
      <w:pPr>
        <w:pStyle w:val="PL"/>
      </w:pPr>
      <w:r>
        <w:t xml:space="preserve">      type: array</w:t>
      </w:r>
    </w:p>
    <w:p w14:paraId="223A3CAE" w14:textId="77777777" w:rsidR="00725789" w:rsidRDefault="00725789" w:rsidP="00725789">
      <w:pPr>
        <w:pStyle w:val="PL"/>
      </w:pPr>
      <w:r>
        <w:t xml:space="preserve">      items:</w:t>
      </w:r>
    </w:p>
    <w:p w14:paraId="2F369875" w14:textId="77777777" w:rsidR="00725789" w:rsidRDefault="00725789" w:rsidP="00725789">
      <w:pPr>
        <w:pStyle w:val="PL"/>
      </w:pPr>
      <w:r>
        <w:t xml:space="preserve">        $ref: '#/components/schemas/ExternalAmfFunction-Single'</w:t>
      </w:r>
    </w:p>
    <w:p w14:paraId="5C8391A6" w14:textId="77777777" w:rsidR="00725789" w:rsidRDefault="00725789" w:rsidP="00725789">
      <w:pPr>
        <w:pStyle w:val="PL"/>
      </w:pPr>
      <w:r>
        <w:t xml:space="preserve">    ExternalNrfFunction-Multiple:</w:t>
      </w:r>
    </w:p>
    <w:p w14:paraId="3E7782A5" w14:textId="77777777" w:rsidR="00725789" w:rsidRDefault="00725789" w:rsidP="00725789">
      <w:pPr>
        <w:pStyle w:val="PL"/>
      </w:pPr>
      <w:r>
        <w:t xml:space="preserve">      type: array</w:t>
      </w:r>
    </w:p>
    <w:p w14:paraId="09DBB8A7" w14:textId="77777777" w:rsidR="00725789" w:rsidRDefault="00725789" w:rsidP="00725789">
      <w:pPr>
        <w:pStyle w:val="PL"/>
      </w:pPr>
      <w:r>
        <w:t xml:space="preserve">      items:</w:t>
      </w:r>
    </w:p>
    <w:p w14:paraId="4D47A7CC" w14:textId="77777777" w:rsidR="00725789" w:rsidRDefault="00725789" w:rsidP="00725789">
      <w:pPr>
        <w:pStyle w:val="PL"/>
      </w:pPr>
      <w:r>
        <w:t xml:space="preserve">        $ref: '#/components/schemas/ExternalNrfFunction-Single'</w:t>
      </w:r>
    </w:p>
    <w:p w14:paraId="50FD21BD" w14:textId="77777777" w:rsidR="00725789" w:rsidRDefault="00725789" w:rsidP="00725789">
      <w:pPr>
        <w:pStyle w:val="PL"/>
      </w:pPr>
      <w:r>
        <w:t xml:space="preserve">    ExternalNssfFunction-Multiple:</w:t>
      </w:r>
    </w:p>
    <w:p w14:paraId="1A042754" w14:textId="77777777" w:rsidR="00725789" w:rsidRDefault="00725789" w:rsidP="00725789">
      <w:pPr>
        <w:pStyle w:val="PL"/>
      </w:pPr>
      <w:r>
        <w:t xml:space="preserve">      type: array</w:t>
      </w:r>
    </w:p>
    <w:p w14:paraId="2C6588EC" w14:textId="77777777" w:rsidR="00725789" w:rsidRDefault="00725789" w:rsidP="00725789">
      <w:pPr>
        <w:pStyle w:val="PL"/>
      </w:pPr>
      <w:r>
        <w:t xml:space="preserve">      items:</w:t>
      </w:r>
    </w:p>
    <w:p w14:paraId="4E42A38B" w14:textId="77777777" w:rsidR="00725789" w:rsidRDefault="00725789" w:rsidP="00725789">
      <w:pPr>
        <w:pStyle w:val="PL"/>
      </w:pPr>
      <w:r>
        <w:t xml:space="preserve">        $ref: '#/components/schemas/ExternalNssfFunction-Single'</w:t>
      </w:r>
    </w:p>
    <w:p w14:paraId="6D88F538" w14:textId="77777777" w:rsidR="00725789" w:rsidRDefault="00725789" w:rsidP="00725789">
      <w:pPr>
        <w:pStyle w:val="PL"/>
      </w:pPr>
      <w:r>
        <w:t xml:space="preserve">    ExternalSeppFunction-Nultiple:</w:t>
      </w:r>
    </w:p>
    <w:p w14:paraId="3A344A7F" w14:textId="77777777" w:rsidR="00725789" w:rsidRDefault="00725789" w:rsidP="00725789">
      <w:pPr>
        <w:pStyle w:val="PL"/>
      </w:pPr>
      <w:r>
        <w:t xml:space="preserve">      type: array</w:t>
      </w:r>
    </w:p>
    <w:p w14:paraId="031ACC5F" w14:textId="77777777" w:rsidR="00725789" w:rsidRDefault="00725789" w:rsidP="00725789">
      <w:pPr>
        <w:pStyle w:val="PL"/>
      </w:pPr>
      <w:r>
        <w:t xml:space="preserve">      items:</w:t>
      </w:r>
    </w:p>
    <w:p w14:paraId="361F1102" w14:textId="77777777" w:rsidR="00725789" w:rsidRDefault="00725789" w:rsidP="00725789">
      <w:pPr>
        <w:pStyle w:val="PL"/>
      </w:pPr>
      <w:r>
        <w:t xml:space="preserve">        $ref: '#/components/schemas/ExternalSeppFunction-Single'</w:t>
      </w:r>
    </w:p>
    <w:p w14:paraId="60DC51EB" w14:textId="77777777" w:rsidR="00725789" w:rsidRDefault="00725789" w:rsidP="00725789">
      <w:pPr>
        <w:pStyle w:val="PL"/>
      </w:pPr>
    </w:p>
    <w:p w14:paraId="7F3F8D31" w14:textId="77777777" w:rsidR="00725789" w:rsidRDefault="00725789" w:rsidP="00725789">
      <w:pPr>
        <w:pStyle w:val="PL"/>
      </w:pPr>
      <w:r>
        <w:t xml:space="preserve">    AmfSet-Multiple:</w:t>
      </w:r>
    </w:p>
    <w:p w14:paraId="4418956D" w14:textId="77777777" w:rsidR="00725789" w:rsidRDefault="00725789" w:rsidP="00725789">
      <w:pPr>
        <w:pStyle w:val="PL"/>
      </w:pPr>
      <w:r>
        <w:t xml:space="preserve">      type: array</w:t>
      </w:r>
    </w:p>
    <w:p w14:paraId="7E293D8D" w14:textId="77777777" w:rsidR="00725789" w:rsidRDefault="00725789" w:rsidP="00725789">
      <w:pPr>
        <w:pStyle w:val="PL"/>
      </w:pPr>
      <w:r>
        <w:t xml:space="preserve">      items:</w:t>
      </w:r>
    </w:p>
    <w:p w14:paraId="0F2B4AF4" w14:textId="77777777" w:rsidR="00725789" w:rsidRDefault="00725789" w:rsidP="00725789">
      <w:pPr>
        <w:pStyle w:val="PL"/>
      </w:pPr>
      <w:r>
        <w:t xml:space="preserve">        $ref: '#/components/schemas/AmfSet-Single'</w:t>
      </w:r>
    </w:p>
    <w:p w14:paraId="0AE72885" w14:textId="77777777" w:rsidR="00725789" w:rsidRDefault="00725789" w:rsidP="00725789">
      <w:pPr>
        <w:pStyle w:val="PL"/>
      </w:pPr>
      <w:r>
        <w:t xml:space="preserve">    AmfRegion-Multiple:</w:t>
      </w:r>
    </w:p>
    <w:p w14:paraId="610A1A6E" w14:textId="77777777" w:rsidR="00725789" w:rsidRDefault="00725789" w:rsidP="00725789">
      <w:pPr>
        <w:pStyle w:val="PL"/>
      </w:pPr>
      <w:r>
        <w:t xml:space="preserve">      type: array</w:t>
      </w:r>
    </w:p>
    <w:p w14:paraId="5BA4DCEE" w14:textId="77777777" w:rsidR="00725789" w:rsidRDefault="00725789" w:rsidP="00725789">
      <w:pPr>
        <w:pStyle w:val="PL"/>
      </w:pPr>
      <w:r>
        <w:t xml:space="preserve">      items:</w:t>
      </w:r>
    </w:p>
    <w:p w14:paraId="5EBC70AC" w14:textId="77777777" w:rsidR="00725789" w:rsidRDefault="00725789" w:rsidP="00725789">
      <w:pPr>
        <w:pStyle w:val="PL"/>
      </w:pPr>
      <w:r>
        <w:t xml:space="preserve">        $ref: '#/components/schemas/AmfRegion-Single'</w:t>
      </w:r>
    </w:p>
    <w:p w14:paraId="7E3B6AFF" w14:textId="77777777" w:rsidR="00725789" w:rsidRDefault="00725789" w:rsidP="00725789">
      <w:pPr>
        <w:pStyle w:val="PL"/>
      </w:pPr>
    </w:p>
    <w:p w14:paraId="4884A3C9" w14:textId="77777777" w:rsidR="00725789" w:rsidRDefault="00725789" w:rsidP="00725789">
      <w:pPr>
        <w:pStyle w:val="PL"/>
      </w:pPr>
      <w:r>
        <w:t xml:space="preserve">    EASDFFunction-Multiple:</w:t>
      </w:r>
    </w:p>
    <w:p w14:paraId="238C2645" w14:textId="77777777" w:rsidR="00725789" w:rsidRDefault="00725789" w:rsidP="00725789">
      <w:pPr>
        <w:pStyle w:val="PL"/>
      </w:pPr>
      <w:r>
        <w:t xml:space="preserve">      type: array</w:t>
      </w:r>
    </w:p>
    <w:p w14:paraId="52A4ED26" w14:textId="77777777" w:rsidR="00725789" w:rsidRDefault="00725789" w:rsidP="00725789">
      <w:pPr>
        <w:pStyle w:val="PL"/>
      </w:pPr>
      <w:r>
        <w:t xml:space="preserve">      items:</w:t>
      </w:r>
    </w:p>
    <w:p w14:paraId="1C2A9A9B" w14:textId="77777777" w:rsidR="00725789" w:rsidRDefault="00725789" w:rsidP="00725789">
      <w:pPr>
        <w:pStyle w:val="PL"/>
      </w:pPr>
      <w:r>
        <w:t xml:space="preserve">        $ref: '#/components/schemas/EASDFFunction-Single'</w:t>
      </w:r>
    </w:p>
    <w:p w14:paraId="2979F0F2" w14:textId="77777777" w:rsidR="00725789" w:rsidRDefault="00725789" w:rsidP="00725789">
      <w:pPr>
        <w:pStyle w:val="PL"/>
      </w:pPr>
    </w:p>
    <w:p w14:paraId="461D3613" w14:textId="77777777" w:rsidR="00725789" w:rsidRDefault="00725789" w:rsidP="00725789">
      <w:pPr>
        <w:pStyle w:val="PL"/>
      </w:pPr>
      <w:r>
        <w:t xml:space="preserve">    EP_N2-Multiple:</w:t>
      </w:r>
    </w:p>
    <w:p w14:paraId="69B05FA6" w14:textId="77777777" w:rsidR="00725789" w:rsidRDefault="00725789" w:rsidP="00725789">
      <w:pPr>
        <w:pStyle w:val="PL"/>
      </w:pPr>
      <w:r>
        <w:t xml:space="preserve">      type: array</w:t>
      </w:r>
    </w:p>
    <w:p w14:paraId="2E5260F6" w14:textId="77777777" w:rsidR="00725789" w:rsidRDefault="00725789" w:rsidP="00725789">
      <w:pPr>
        <w:pStyle w:val="PL"/>
      </w:pPr>
      <w:r>
        <w:t xml:space="preserve">      items:</w:t>
      </w:r>
    </w:p>
    <w:p w14:paraId="295E884C" w14:textId="77777777" w:rsidR="00725789" w:rsidRDefault="00725789" w:rsidP="00725789">
      <w:pPr>
        <w:pStyle w:val="PL"/>
      </w:pPr>
      <w:r>
        <w:t xml:space="preserve">        $ref: '#/components/schemas/EP_N2-Single'</w:t>
      </w:r>
    </w:p>
    <w:p w14:paraId="2A9F97AA" w14:textId="77777777" w:rsidR="00725789" w:rsidRDefault="00725789" w:rsidP="00725789">
      <w:pPr>
        <w:pStyle w:val="PL"/>
      </w:pPr>
      <w:r>
        <w:t xml:space="preserve">    EP_N3-Multiple:</w:t>
      </w:r>
    </w:p>
    <w:p w14:paraId="478A163F" w14:textId="77777777" w:rsidR="00725789" w:rsidRDefault="00725789" w:rsidP="00725789">
      <w:pPr>
        <w:pStyle w:val="PL"/>
      </w:pPr>
      <w:r>
        <w:t xml:space="preserve">      type: array</w:t>
      </w:r>
    </w:p>
    <w:p w14:paraId="17843F4A" w14:textId="77777777" w:rsidR="00725789" w:rsidRDefault="00725789" w:rsidP="00725789">
      <w:pPr>
        <w:pStyle w:val="PL"/>
      </w:pPr>
      <w:r>
        <w:t xml:space="preserve">      items:</w:t>
      </w:r>
    </w:p>
    <w:p w14:paraId="477CA989" w14:textId="77777777" w:rsidR="00725789" w:rsidRDefault="00725789" w:rsidP="00725789">
      <w:pPr>
        <w:pStyle w:val="PL"/>
      </w:pPr>
      <w:r>
        <w:t xml:space="preserve">        $ref: '#/components/schemas/EP_N3-Single'</w:t>
      </w:r>
    </w:p>
    <w:p w14:paraId="1480DAB1" w14:textId="77777777" w:rsidR="00725789" w:rsidRDefault="00725789" w:rsidP="00725789">
      <w:pPr>
        <w:pStyle w:val="PL"/>
      </w:pPr>
      <w:r>
        <w:t xml:space="preserve">    EP_N4-Multiple:</w:t>
      </w:r>
    </w:p>
    <w:p w14:paraId="2E527DB0" w14:textId="77777777" w:rsidR="00725789" w:rsidRDefault="00725789" w:rsidP="00725789">
      <w:pPr>
        <w:pStyle w:val="PL"/>
      </w:pPr>
      <w:r>
        <w:t xml:space="preserve">      type: array</w:t>
      </w:r>
    </w:p>
    <w:p w14:paraId="2DAC840F" w14:textId="77777777" w:rsidR="00725789" w:rsidRDefault="00725789" w:rsidP="00725789">
      <w:pPr>
        <w:pStyle w:val="PL"/>
      </w:pPr>
      <w:r>
        <w:t xml:space="preserve">      items:</w:t>
      </w:r>
    </w:p>
    <w:p w14:paraId="4E52F2FD" w14:textId="77777777" w:rsidR="00725789" w:rsidRDefault="00725789" w:rsidP="00725789">
      <w:pPr>
        <w:pStyle w:val="PL"/>
      </w:pPr>
      <w:r>
        <w:t xml:space="preserve">        $ref: '#/components/schemas/EP_N4-Single'</w:t>
      </w:r>
    </w:p>
    <w:p w14:paraId="5F40AEF2" w14:textId="77777777" w:rsidR="00725789" w:rsidRDefault="00725789" w:rsidP="00725789">
      <w:pPr>
        <w:pStyle w:val="PL"/>
      </w:pPr>
      <w:r>
        <w:t xml:space="preserve">    EP_N5-Multiple:</w:t>
      </w:r>
    </w:p>
    <w:p w14:paraId="4F846E5A" w14:textId="77777777" w:rsidR="00725789" w:rsidRDefault="00725789" w:rsidP="00725789">
      <w:pPr>
        <w:pStyle w:val="PL"/>
      </w:pPr>
      <w:r>
        <w:t xml:space="preserve">      type: array</w:t>
      </w:r>
    </w:p>
    <w:p w14:paraId="268A56E0" w14:textId="77777777" w:rsidR="00725789" w:rsidRDefault="00725789" w:rsidP="00725789">
      <w:pPr>
        <w:pStyle w:val="PL"/>
      </w:pPr>
      <w:r>
        <w:t xml:space="preserve">      items:</w:t>
      </w:r>
    </w:p>
    <w:p w14:paraId="2433A399" w14:textId="77777777" w:rsidR="00725789" w:rsidRDefault="00725789" w:rsidP="00725789">
      <w:pPr>
        <w:pStyle w:val="PL"/>
      </w:pPr>
      <w:r>
        <w:t xml:space="preserve">        $ref: '#/components/schemas/EP_N5-Single'</w:t>
      </w:r>
    </w:p>
    <w:p w14:paraId="6C17DE59" w14:textId="77777777" w:rsidR="00725789" w:rsidRDefault="00725789" w:rsidP="00725789">
      <w:pPr>
        <w:pStyle w:val="PL"/>
      </w:pPr>
      <w:r>
        <w:lastRenderedPageBreak/>
        <w:t xml:space="preserve">    EP_N6-Multiple:</w:t>
      </w:r>
    </w:p>
    <w:p w14:paraId="6AB9FE41" w14:textId="77777777" w:rsidR="00725789" w:rsidRDefault="00725789" w:rsidP="00725789">
      <w:pPr>
        <w:pStyle w:val="PL"/>
      </w:pPr>
      <w:r>
        <w:t xml:space="preserve">      type: array</w:t>
      </w:r>
    </w:p>
    <w:p w14:paraId="7C5C029D" w14:textId="77777777" w:rsidR="00725789" w:rsidRDefault="00725789" w:rsidP="00725789">
      <w:pPr>
        <w:pStyle w:val="PL"/>
      </w:pPr>
      <w:r>
        <w:t xml:space="preserve">      items:</w:t>
      </w:r>
    </w:p>
    <w:p w14:paraId="70DD3CAA" w14:textId="77777777" w:rsidR="00725789" w:rsidRDefault="00725789" w:rsidP="00725789">
      <w:pPr>
        <w:pStyle w:val="PL"/>
      </w:pPr>
      <w:r>
        <w:t xml:space="preserve">        $ref: '#/components/schemas/EP_N6-Single'</w:t>
      </w:r>
    </w:p>
    <w:p w14:paraId="726D3ADE" w14:textId="77777777" w:rsidR="00725789" w:rsidRDefault="00725789" w:rsidP="00725789">
      <w:pPr>
        <w:pStyle w:val="PL"/>
      </w:pPr>
      <w:r>
        <w:t xml:space="preserve">    EP_N7-Multiple:</w:t>
      </w:r>
    </w:p>
    <w:p w14:paraId="63785341" w14:textId="77777777" w:rsidR="00725789" w:rsidRDefault="00725789" w:rsidP="00725789">
      <w:pPr>
        <w:pStyle w:val="PL"/>
      </w:pPr>
      <w:r>
        <w:t xml:space="preserve">      type: array</w:t>
      </w:r>
    </w:p>
    <w:p w14:paraId="1A1EC127" w14:textId="77777777" w:rsidR="00725789" w:rsidRDefault="00725789" w:rsidP="00725789">
      <w:pPr>
        <w:pStyle w:val="PL"/>
      </w:pPr>
      <w:r>
        <w:t xml:space="preserve">      items:</w:t>
      </w:r>
    </w:p>
    <w:p w14:paraId="28E4B529" w14:textId="77777777" w:rsidR="00725789" w:rsidRDefault="00725789" w:rsidP="00725789">
      <w:pPr>
        <w:pStyle w:val="PL"/>
      </w:pPr>
      <w:r>
        <w:t xml:space="preserve">        $ref: '#/components/schemas/EP_N7-Single'</w:t>
      </w:r>
    </w:p>
    <w:p w14:paraId="69069E03" w14:textId="77777777" w:rsidR="00725789" w:rsidRDefault="00725789" w:rsidP="00725789">
      <w:pPr>
        <w:pStyle w:val="PL"/>
      </w:pPr>
      <w:r>
        <w:t xml:space="preserve">    EP_N8-Multiple:</w:t>
      </w:r>
    </w:p>
    <w:p w14:paraId="3DE8DB2A" w14:textId="77777777" w:rsidR="00725789" w:rsidRDefault="00725789" w:rsidP="00725789">
      <w:pPr>
        <w:pStyle w:val="PL"/>
      </w:pPr>
      <w:r>
        <w:t xml:space="preserve">      type: array</w:t>
      </w:r>
    </w:p>
    <w:p w14:paraId="292CC0B0" w14:textId="77777777" w:rsidR="00725789" w:rsidRDefault="00725789" w:rsidP="00725789">
      <w:pPr>
        <w:pStyle w:val="PL"/>
      </w:pPr>
      <w:r>
        <w:t xml:space="preserve">      items:</w:t>
      </w:r>
    </w:p>
    <w:p w14:paraId="34E8DF07" w14:textId="77777777" w:rsidR="00725789" w:rsidRDefault="00725789" w:rsidP="00725789">
      <w:pPr>
        <w:pStyle w:val="PL"/>
      </w:pPr>
      <w:r>
        <w:t xml:space="preserve">        $ref: '#/components/schemas/EP_N8-Single'</w:t>
      </w:r>
    </w:p>
    <w:p w14:paraId="64C0E722" w14:textId="77777777" w:rsidR="00725789" w:rsidRDefault="00725789" w:rsidP="00725789">
      <w:pPr>
        <w:pStyle w:val="PL"/>
      </w:pPr>
      <w:r>
        <w:t xml:space="preserve">    EP_N9-Multiple:</w:t>
      </w:r>
    </w:p>
    <w:p w14:paraId="576FEA27" w14:textId="77777777" w:rsidR="00725789" w:rsidRDefault="00725789" w:rsidP="00725789">
      <w:pPr>
        <w:pStyle w:val="PL"/>
      </w:pPr>
      <w:r>
        <w:t xml:space="preserve">      type: array</w:t>
      </w:r>
    </w:p>
    <w:p w14:paraId="7B76BC19" w14:textId="77777777" w:rsidR="00725789" w:rsidRDefault="00725789" w:rsidP="00725789">
      <w:pPr>
        <w:pStyle w:val="PL"/>
      </w:pPr>
      <w:r>
        <w:t xml:space="preserve">      items:</w:t>
      </w:r>
    </w:p>
    <w:p w14:paraId="151AF46F" w14:textId="77777777" w:rsidR="00725789" w:rsidRDefault="00725789" w:rsidP="00725789">
      <w:pPr>
        <w:pStyle w:val="PL"/>
      </w:pPr>
      <w:r>
        <w:t xml:space="preserve">        $ref: '#/components/schemas/EP_N9-Single'</w:t>
      </w:r>
    </w:p>
    <w:p w14:paraId="462008C9" w14:textId="77777777" w:rsidR="00725789" w:rsidRDefault="00725789" w:rsidP="00725789">
      <w:pPr>
        <w:pStyle w:val="PL"/>
      </w:pPr>
      <w:r>
        <w:t xml:space="preserve">    EP_N10-Multiple:</w:t>
      </w:r>
    </w:p>
    <w:p w14:paraId="55FDE547" w14:textId="77777777" w:rsidR="00725789" w:rsidRDefault="00725789" w:rsidP="00725789">
      <w:pPr>
        <w:pStyle w:val="PL"/>
      </w:pPr>
      <w:r>
        <w:t xml:space="preserve">      type: array</w:t>
      </w:r>
    </w:p>
    <w:p w14:paraId="0851C1F8" w14:textId="77777777" w:rsidR="00725789" w:rsidRDefault="00725789" w:rsidP="00725789">
      <w:pPr>
        <w:pStyle w:val="PL"/>
      </w:pPr>
      <w:r>
        <w:t xml:space="preserve">      items:</w:t>
      </w:r>
    </w:p>
    <w:p w14:paraId="438AED28" w14:textId="77777777" w:rsidR="00725789" w:rsidRDefault="00725789" w:rsidP="00725789">
      <w:pPr>
        <w:pStyle w:val="PL"/>
      </w:pPr>
      <w:r>
        <w:t xml:space="preserve">        $ref: '#/components/schemas/EP_N10-Single'</w:t>
      </w:r>
    </w:p>
    <w:p w14:paraId="43B8FBDC" w14:textId="77777777" w:rsidR="00725789" w:rsidRDefault="00725789" w:rsidP="00725789">
      <w:pPr>
        <w:pStyle w:val="PL"/>
      </w:pPr>
      <w:r>
        <w:t xml:space="preserve">    EP_N11-Multiple:</w:t>
      </w:r>
    </w:p>
    <w:p w14:paraId="2AA30914" w14:textId="77777777" w:rsidR="00725789" w:rsidRDefault="00725789" w:rsidP="00725789">
      <w:pPr>
        <w:pStyle w:val="PL"/>
      </w:pPr>
      <w:r>
        <w:t xml:space="preserve">      type: array</w:t>
      </w:r>
    </w:p>
    <w:p w14:paraId="4BA01C28" w14:textId="77777777" w:rsidR="00725789" w:rsidRDefault="00725789" w:rsidP="00725789">
      <w:pPr>
        <w:pStyle w:val="PL"/>
      </w:pPr>
      <w:r>
        <w:t xml:space="preserve">      items:</w:t>
      </w:r>
    </w:p>
    <w:p w14:paraId="586506D7" w14:textId="77777777" w:rsidR="00725789" w:rsidRDefault="00725789" w:rsidP="00725789">
      <w:pPr>
        <w:pStyle w:val="PL"/>
      </w:pPr>
      <w:r>
        <w:t xml:space="preserve">        $ref: '#/components/schemas/EP_N11-Single'</w:t>
      </w:r>
    </w:p>
    <w:p w14:paraId="36C45DEB" w14:textId="77777777" w:rsidR="00725789" w:rsidRDefault="00725789" w:rsidP="00725789">
      <w:pPr>
        <w:pStyle w:val="PL"/>
      </w:pPr>
      <w:r>
        <w:t xml:space="preserve">    EP_N12-Multiple:</w:t>
      </w:r>
    </w:p>
    <w:p w14:paraId="2653C4DC" w14:textId="77777777" w:rsidR="00725789" w:rsidRDefault="00725789" w:rsidP="00725789">
      <w:pPr>
        <w:pStyle w:val="PL"/>
      </w:pPr>
      <w:r>
        <w:t xml:space="preserve">      type: array</w:t>
      </w:r>
    </w:p>
    <w:p w14:paraId="76B3E025" w14:textId="77777777" w:rsidR="00725789" w:rsidRDefault="00725789" w:rsidP="00725789">
      <w:pPr>
        <w:pStyle w:val="PL"/>
      </w:pPr>
      <w:r>
        <w:t xml:space="preserve">      items:</w:t>
      </w:r>
    </w:p>
    <w:p w14:paraId="6DAADC6E" w14:textId="77777777" w:rsidR="00725789" w:rsidRDefault="00725789" w:rsidP="00725789">
      <w:pPr>
        <w:pStyle w:val="PL"/>
      </w:pPr>
      <w:r>
        <w:t xml:space="preserve">        $ref: '#/components/schemas/EP_N12-Single'</w:t>
      </w:r>
    </w:p>
    <w:p w14:paraId="4ED764DE" w14:textId="77777777" w:rsidR="00725789" w:rsidRDefault="00725789" w:rsidP="00725789">
      <w:pPr>
        <w:pStyle w:val="PL"/>
      </w:pPr>
      <w:r>
        <w:t xml:space="preserve">    EP_N13-Multiple:</w:t>
      </w:r>
    </w:p>
    <w:p w14:paraId="38456AB2" w14:textId="77777777" w:rsidR="00725789" w:rsidRDefault="00725789" w:rsidP="00725789">
      <w:pPr>
        <w:pStyle w:val="PL"/>
      </w:pPr>
      <w:r>
        <w:t xml:space="preserve">      type: array</w:t>
      </w:r>
    </w:p>
    <w:p w14:paraId="5A1B0488" w14:textId="77777777" w:rsidR="00725789" w:rsidRDefault="00725789" w:rsidP="00725789">
      <w:pPr>
        <w:pStyle w:val="PL"/>
      </w:pPr>
      <w:r>
        <w:t xml:space="preserve">      items:</w:t>
      </w:r>
    </w:p>
    <w:p w14:paraId="5989B563" w14:textId="77777777" w:rsidR="00725789" w:rsidRDefault="00725789" w:rsidP="00725789">
      <w:pPr>
        <w:pStyle w:val="PL"/>
      </w:pPr>
      <w:r>
        <w:t xml:space="preserve">        $ref: '#/components/schemas/EP_N13-Single'</w:t>
      </w:r>
    </w:p>
    <w:p w14:paraId="13008AF5" w14:textId="77777777" w:rsidR="00725789" w:rsidRDefault="00725789" w:rsidP="00725789">
      <w:pPr>
        <w:pStyle w:val="PL"/>
      </w:pPr>
      <w:r>
        <w:t xml:space="preserve">    EP_N14-Multiple:</w:t>
      </w:r>
    </w:p>
    <w:p w14:paraId="16DF9360" w14:textId="77777777" w:rsidR="00725789" w:rsidRDefault="00725789" w:rsidP="00725789">
      <w:pPr>
        <w:pStyle w:val="PL"/>
      </w:pPr>
      <w:r>
        <w:t xml:space="preserve">      type: array</w:t>
      </w:r>
    </w:p>
    <w:p w14:paraId="1A259076" w14:textId="77777777" w:rsidR="00725789" w:rsidRDefault="00725789" w:rsidP="00725789">
      <w:pPr>
        <w:pStyle w:val="PL"/>
      </w:pPr>
      <w:r>
        <w:t xml:space="preserve">      items:</w:t>
      </w:r>
    </w:p>
    <w:p w14:paraId="2E23B664" w14:textId="77777777" w:rsidR="00725789" w:rsidRDefault="00725789" w:rsidP="00725789">
      <w:pPr>
        <w:pStyle w:val="PL"/>
      </w:pPr>
      <w:r>
        <w:t xml:space="preserve">        $ref: '#/components/schemas/EP_N14-Single'</w:t>
      </w:r>
    </w:p>
    <w:p w14:paraId="2B18E4A9" w14:textId="77777777" w:rsidR="00725789" w:rsidRDefault="00725789" w:rsidP="00725789">
      <w:pPr>
        <w:pStyle w:val="PL"/>
      </w:pPr>
      <w:r>
        <w:t xml:space="preserve">    EP_N15-Multiple:</w:t>
      </w:r>
    </w:p>
    <w:p w14:paraId="7508E20F" w14:textId="77777777" w:rsidR="00725789" w:rsidRDefault="00725789" w:rsidP="00725789">
      <w:pPr>
        <w:pStyle w:val="PL"/>
      </w:pPr>
      <w:r>
        <w:t xml:space="preserve">      type: array</w:t>
      </w:r>
    </w:p>
    <w:p w14:paraId="70D56244" w14:textId="77777777" w:rsidR="00725789" w:rsidRDefault="00725789" w:rsidP="00725789">
      <w:pPr>
        <w:pStyle w:val="PL"/>
      </w:pPr>
      <w:r>
        <w:t xml:space="preserve">      items:</w:t>
      </w:r>
    </w:p>
    <w:p w14:paraId="4527BE9E" w14:textId="77777777" w:rsidR="00725789" w:rsidRDefault="00725789" w:rsidP="00725789">
      <w:pPr>
        <w:pStyle w:val="PL"/>
      </w:pPr>
      <w:r>
        <w:t xml:space="preserve">        $ref: '#/components/schemas/EP_N15-Single'</w:t>
      </w:r>
    </w:p>
    <w:p w14:paraId="20C88D3D" w14:textId="77777777" w:rsidR="00725789" w:rsidRDefault="00725789" w:rsidP="00725789">
      <w:pPr>
        <w:pStyle w:val="PL"/>
      </w:pPr>
      <w:r>
        <w:t xml:space="preserve">    EP_N16-Multiple:</w:t>
      </w:r>
    </w:p>
    <w:p w14:paraId="48DF2ED5" w14:textId="77777777" w:rsidR="00725789" w:rsidRDefault="00725789" w:rsidP="00725789">
      <w:pPr>
        <w:pStyle w:val="PL"/>
      </w:pPr>
      <w:r>
        <w:t xml:space="preserve">      type: array</w:t>
      </w:r>
    </w:p>
    <w:p w14:paraId="35147AC5" w14:textId="77777777" w:rsidR="00725789" w:rsidRDefault="00725789" w:rsidP="00725789">
      <w:pPr>
        <w:pStyle w:val="PL"/>
      </w:pPr>
      <w:r>
        <w:t xml:space="preserve">      items:</w:t>
      </w:r>
    </w:p>
    <w:p w14:paraId="6DB6A5CA" w14:textId="77777777" w:rsidR="00725789" w:rsidRDefault="00725789" w:rsidP="00725789">
      <w:pPr>
        <w:pStyle w:val="PL"/>
      </w:pPr>
      <w:r>
        <w:t xml:space="preserve">        $ref: '#/components/schemas/EP_N16-Single'</w:t>
      </w:r>
    </w:p>
    <w:p w14:paraId="13032880" w14:textId="77777777" w:rsidR="00725789" w:rsidRDefault="00725789" w:rsidP="00725789">
      <w:pPr>
        <w:pStyle w:val="PL"/>
      </w:pPr>
      <w:r>
        <w:t xml:space="preserve">    EP_N17-Multiple:</w:t>
      </w:r>
    </w:p>
    <w:p w14:paraId="7B35828D" w14:textId="77777777" w:rsidR="00725789" w:rsidRDefault="00725789" w:rsidP="00725789">
      <w:pPr>
        <w:pStyle w:val="PL"/>
      </w:pPr>
      <w:r>
        <w:t xml:space="preserve">      type: array</w:t>
      </w:r>
    </w:p>
    <w:p w14:paraId="4EDE4313" w14:textId="77777777" w:rsidR="00725789" w:rsidRDefault="00725789" w:rsidP="00725789">
      <w:pPr>
        <w:pStyle w:val="PL"/>
      </w:pPr>
      <w:r>
        <w:t xml:space="preserve">      items:</w:t>
      </w:r>
    </w:p>
    <w:p w14:paraId="3FC00073" w14:textId="77777777" w:rsidR="00725789" w:rsidRDefault="00725789" w:rsidP="00725789">
      <w:pPr>
        <w:pStyle w:val="PL"/>
      </w:pPr>
      <w:r>
        <w:t xml:space="preserve">        $ref: '#/components/schemas/EP_N17-Single'</w:t>
      </w:r>
    </w:p>
    <w:p w14:paraId="43DE1FBB" w14:textId="77777777" w:rsidR="00725789" w:rsidRDefault="00725789" w:rsidP="00725789">
      <w:pPr>
        <w:pStyle w:val="PL"/>
      </w:pPr>
    </w:p>
    <w:p w14:paraId="3B742E9D" w14:textId="77777777" w:rsidR="00725789" w:rsidRDefault="00725789" w:rsidP="00725789">
      <w:pPr>
        <w:pStyle w:val="PL"/>
      </w:pPr>
      <w:r>
        <w:t xml:space="preserve">    EP_N20-Multiple:</w:t>
      </w:r>
    </w:p>
    <w:p w14:paraId="732D032A" w14:textId="77777777" w:rsidR="00725789" w:rsidRDefault="00725789" w:rsidP="00725789">
      <w:pPr>
        <w:pStyle w:val="PL"/>
      </w:pPr>
      <w:r>
        <w:t xml:space="preserve">      type: array</w:t>
      </w:r>
    </w:p>
    <w:p w14:paraId="20DF6310" w14:textId="77777777" w:rsidR="00725789" w:rsidRDefault="00725789" w:rsidP="00725789">
      <w:pPr>
        <w:pStyle w:val="PL"/>
      </w:pPr>
      <w:r>
        <w:t xml:space="preserve">      items:</w:t>
      </w:r>
    </w:p>
    <w:p w14:paraId="34E81995" w14:textId="77777777" w:rsidR="00725789" w:rsidRDefault="00725789" w:rsidP="00725789">
      <w:pPr>
        <w:pStyle w:val="PL"/>
      </w:pPr>
      <w:r>
        <w:t xml:space="preserve">        $ref: '#/components/schemas/EP_N20-Single'</w:t>
      </w:r>
    </w:p>
    <w:p w14:paraId="472A2885" w14:textId="77777777" w:rsidR="00725789" w:rsidRDefault="00725789" w:rsidP="00725789">
      <w:pPr>
        <w:pStyle w:val="PL"/>
      </w:pPr>
      <w:r>
        <w:t xml:space="preserve">    EP_N21-Multiple:</w:t>
      </w:r>
    </w:p>
    <w:p w14:paraId="3761436B" w14:textId="77777777" w:rsidR="00725789" w:rsidRDefault="00725789" w:rsidP="00725789">
      <w:pPr>
        <w:pStyle w:val="PL"/>
      </w:pPr>
      <w:r>
        <w:t xml:space="preserve">      type: array</w:t>
      </w:r>
    </w:p>
    <w:p w14:paraId="29643631" w14:textId="77777777" w:rsidR="00725789" w:rsidRDefault="00725789" w:rsidP="00725789">
      <w:pPr>
        <w:pStyle w:val="PL"/>
      </w:pPr>
      <w:r>
        <w:t xml:space="preserve">      items:</w:t>
      </w:r>
    </w:p>
    <w:p w14:paraId="047FB2DF" w14:textId="77777777" w:rsidR="00725789" w:rsidRDefault="00725789" w:rsidP="00725789">
      <w:pPr>
        <w:pStyle w:val="PL"/>
      </w:pPr>
      <w:r>
        <w:t xml:space="preserve">        $ref: '#/components/schemas/EP_N21-Single'</w:t>
      </w:r>
    </w:p>
    <w:p w14:paraId="31FDC9EA" w14:textId="77777777" w:rsidR="00725789" w:rsidRDefault="00725789" w:rsidP="00725789">
      <w:pPr>
        <w:pStyle w:val="PL"/>
      </w:pPr>
      <w:r>
        <w:t xml:space="preserve">    EP_N22-Multiple:</w:t>
      </w:r>
    </w:p>
    <w:p w14:paraId="7037D29F" w14:textId="77777777" w:rsidR="00725789" w:rsidRDefault="00725789" w:rsidP="00725789">
      <w:pPr>
        <w:pStyle w:val="PL"/>
      </w:pPr>
      <w:r>
        <w:t xml:space="preserve">      type: array</w:t>
      </w:r>
    </w:p>
    <w:p w14:paraId="28981BF1" w14:textId="77777777" w:rsidR="00725789" w:rsidRDefault="00725789" w:rsidP="00725789">
      <w:pPr>
        <w:pStyle w:val="PL"/>
      </w:pPr>
      <w:r>
        <w:t xml:space="preserve">      items:</w:t>
      </w:r>
    </w:p>
    <w:p w14:paraId="6E74C1E4" w14:textId="77777777" w:rsidR="00725789" w:rsidRDefault="00725789" w:rsidP="00725789">
      <w:pPr>
        <w:pStyle w:val="PL"/>
      </w:pPr>
      <w:r>
        <w:t xml:space="preserve">        $ref: '#/components/schemas/EP_N22-Single'</w:t>
      </w:r>
    </w:p>
    <w:p w14:paraId="103F43C3" w14:textId="77777777" w:rsidR="00725789" w:rsidRDefault="00725789" w:rsidP="00725789">
      <w:pPr>
        <w:pStyle w:val="PL"/>
      </w:pPr>
    </w:p>
    <w:p w14:paraId="66175419" w14:textId="77777777" w:rsidR="00725789" w:rsidRDefault="00725789" w:rsidP="00725789">
      <w:pPr>
        <w:pStyle w:val="PL"/>
      </w:pPr>
      <w:r>
        <w:t xml:space="preserve">    EP_N26-Multiple:</w:t>
      </w:r>
    </w:p>
    <w:p w14:paraId="28022F21" w14:textId="77777777" w:rsidR="00725789" w:rsidRDefault="00725789" w:rsidP="00725789">
      <w:pPr>
        <w:pStyle w:val="PL"/>
      </w:pPr>
      <w:r>
        <w:t xml:space="preserve">      type: array</w:t>
      </w:r>
    </w:p>
    <w:p w14:paraId="76D6DBFA" w14:textId="77777777" w:rsidR="00725789" w:rsidRDefault="00725789" w:rsidP="00725789">
      <w:pPr>
        <w:pStyle w:val="PL"/>
      </w:pPr>
      <w:r>
        <w:t xml:space="preserve">      items:</w:t>
      </w:r>
    </w:p>
    <w:p w14:paraId="2BC2019A" w14:textId="77777777" w:rsidR="00725789" w:rsidRDefault="00725789" w:rsidP="00725789">
      <w:pPr>
        <w:pStyle w:val="PL"/>
      </w:pPr>
      <w:r>
        <w:t xml:space="preserve">        $ref: '#/components/schemas/EP_N26-Single'</w:t>
      </w:r>
    </w:p>
    <w:p w14:paraId="4CC44D7B" w14:textId="77777777" w:rsidR="00725789" w:rsidRDefault="00725789" w:rsidP="00725789">
      <w:pPr>
        <w:pStyle w:val="PL"/>
      </w:pPr>
      <w:r>
        <w:t xml:space="preserve">    EP_N27-Multiple:</w:t>
      </w:r>
    </w:p>
    <w:p w14:paraId="21DD4E0A" w14:textId="77777777" w:rsidR="00725789" w:rsidRDefault="00725789" w:rsidP="00725789">
      <w:pPr>
        <w:pStyle w:val="PL"/>
      </w:pPr>
      <w:r>
        <w:t xml:space="preserve">      type: array</w:t>
      </w:r>
    </w:p>
    <w:p w14:paraId="42078DC1" w14:textId="77777777" w:rsidR="00725789" w:rsidRDefault="00725789" w:rsidP="00725789">
      <w:pPr>
        <w:pStyle w:val="PL"/>
      </w:pPr>
      <w:r>
        <w:t xml:space="preserve">      items:</w:t>
      </w:r>
    </w:p>
    <w:p w14:paraId="36D600D4" w14:textId="77777777" w:rsidR="00725789" w:rsidRDefault="00725789" w:rsidP="00725789">
      <w:pPr>
        <w:pStyle w:val="PL"/>
      </w:pPr>
      <w:r>
        <w:t xml:space="preserve">        $ref: '#/components/schemas/EP_N27-Single'</w:t>
      </w:r>
    </w:p>
    <w:p w14:paraId="4AEA8514" w14:textId="77777777" w:rsidR="00725789" w:rsidRDefault="00725789" w:rsidP="00725789">
      <w:pPr>
        <w:pStyle w:val="PL"/>
      </w:pPr>
    </w:p>
    <w:p w14:paraId="220035B8" w14:textId="77777777" w:rsidR="00725789" w:rsidRDefault="00725789" w:rsidP="00725789">
      <w:pPr>
        <w:pStyle w:val="PL"/>
      </w:pPr>
      <w:r>
        <w:t xml:space="preserve">    EP_N31-Multiple:</w:t>
      </w:r>
    </w:p>
    <w:p w14:paraId="7D19AB6E" w14:textId="77777777" w:rsidR="00725789" w:rsidRDefault="00725789" w:rsidP="00725789">
      <w:pPr>
        <w:pStyle w:val="PL"/>
      </w:pPr>
      <w:r>
        <w:t xml:space="preserve">      type: array</w:t>
      </w:r>
    </w:p>
    <w:p w14:paraId="5CD2A820" w14:textId="77777777" w:rsidR="00725789" w:rsidRDefault="00725789" w:rsidP="00725789">
      <w:pPr>
        <w:pStyle w:val="PL"/>
      </w:pPr>
      <w:r>
        <w:t xml:space="preserve">      items:</w:t>
      </w:r>
    </w:p>
    <w:p w14:paraId="1888B58F" w14:textId="77777777" w:rsidR="00725789" w:rsidRDefault="00725789" w:rsidP="00725789">
      <w:pPr>
        <w:pStyle w:val="PL"/>
      </w:pPr>
      <w:r>
        <w:t xml:space="preserve">        $ref: '#/components/schemas/EP_N31-Single'</w:t>
      </w:r>
    </w:p>
    <w:p w14:paraId="4FA9F1EF" w14:textId="77777777" w:rsidR="00725789" w:rsidRDefault="00725789" w:rsidP="00725789">
      <w:pPr>
        <w:pStyle w:val="PL"/>
      </w:pPr>
      <w:r>
        <w:t xml:space="preserve">    EP_N32-Multiple:</w:t>
      </w:r>
    </w:p>
    <w:p w14:paraId="45B34680" w14:textId="77777777" w:rsidR="00725789" w:rsidRDefault="00725789" w:rsidP="00725789">
      <w:pPr>
        <w:pStyle w:val="PL"/>
      </w:pPr>
      <w:r>
        <w:t xml:space="preserve">      type: array</w:t>
      </w:r>
    </w:p>
    <w:p w14:paraId="09A46CD4" w14:textId="77777777" w:rsidR="00725789" w:rsidRDefault="00725789" w:rsidP="00725789">
      <w:pPr>
        <w:pStyle w:val="PL"/>
      </w:pPr>
      <w:r>
        <w:t xml:space="preserve">      items:</w:t>
      </w:r>
    </w:p>
    <w:p w14:paraId="03EFA9B5" w14:textId="77777777" w:rsidR="00725789" w:rsidRDefault="00725789" w:rsidP="00725789">
      <w:pPr>
        <w:pStyle w:val="PL"/>
      </w:pPr>
      <w:r>
        <w:lastRenderedPageBreak/>
        <w:t xml:space="preserve">        $ref: '#/components/schemas/EP_N32-Single'</w:t>
      </w:r>
    </w:p>
    <w:p w14:paraId="1C4E2A12" w14:textId="77777777" w:rsidR="00725789" w:rsidRDefault="00725789" w:rsidP="00725789">
      <w:pPr>
        <w:pStyle w:val="PL"/>
      </w:pPr>
      <w:r>
        <w:t xml:space="preserve">    EP_N33-Multiple:</w:t>
      </w:r>
    </w:p>
    <w:p w14:paraId="7DB0B98B" w14:textId="77777777" w:rsidR="00725789" w:rsidRDefault="00725789" w:rsidP="00725789">
      <w:pPr>
        <w:pStyle w:val="PL"/>
      </w:pPr>
      <w:r>
        <w:t xml:space="preserve">      type: array</w:t>
      </w:r>
    </w:p>
    <w:p w14:paraId="7FCB14DC" w14:textId="77777777" w:rsidR="00725789" w:rsidRDefault="00725789" w:rsidP="00725789">
      <w:pPr>
        <w:pStyle w:val="PL"/>
      </w:pPr>
      <w:r>
        <w:t xml:space="preserve">      items:</w:t>
      </w:r>
    </w:p>
    <w:p w14:paraId="2CEC366E" w14:textId="77777777" w:rsidR="00725789" w:rsidRDefault="00725789" w:rsidP="00725789">
      <w:pPr>
        <w:pStyle w:val="PL"/>
      </w:pPr>
      <w:r>
        <w:t xml:space="preserve">        $ref: '#/components/schemas/EP_N33-Single'</w:t>
      </w:r>
    </w:p>
    <w:p w14:paraId="7CF0F332" w14:textId="77777777" w:rsidR="00725789" w:rsidRDefault="00725789" w:rsidP="00725789">
      <w:pPr>
        <w:pStyle w:val="PL"/>
      </w:pPr>
      <w:r>
        <w:t xml:space="preserve">    EP_N34-Multiple:</w:t>
      </w:r>
    </w:p>
    <w:p w14:paraId="42AED22E" w14:textId="77777777" w:rsidR="00725789" w:rsidRDefault="00725789" w:rsidP="00725789">
      <w:pPr>
        <w:pStyle w:val="PL"/>
      </w:pPr>
      <w:r>
        <w:t xml:space="preserve">      type: array</w:t>
      </w:r>
    </w:p>
    <w:p w14:paraId="47C202DB" w14:textId="77777777" w:rsidR="00725789" w:rsidRDefault="00725789" w:rsidP="00725789">
      <w:pPr>
        <w:pStyle w:val="PL"/>
      </w:pPr>
      <w:r>
        <w:t xml:space="preserve">      items:</w:t>
      </w:r>
    </w:p>
    <w:p w14:paraId="78F464B8" w14:textId="77777777" w:rsidR="00725789" w:rsidRDefault="00725789" w:rsidP="00725789">
      <w:pPr>
        <w:pStyle w:val="PL"/>
      </w:pPr>
      <w:r>
        <w:t xml:space="preserve">        $ref: '#/components/schemas/EP_N34-Single'        </w:t>
      </w:r>
    </w:p>
    <w:p w14:paraId="52C8ECE4" w14:textId="77777777" w:rsidR="00725789" w:rsidRDefault="00725789" w:rsidP="00725789">
      <w:pPr>
        <w:pStyle w:val="PL"/>
      </w:pPr>
      <w:r>
        <w:t xml:space="preserve">    EP_S5C-Multiple:</w:t>
      </w:r>
    </w:p>
    <w:p w14:paraId="0134BF06" w14:textId="77777777" w:rsidR="00725789" w:rsidRDefault="00725789" w:rsidP="00725789">
      <w:pPr>
        <w:pStyle w:val="PL"/>
      </w:pPr>
      <w:r>
        <w:t xml:space="preserve">      type: array</w:t>
      </w:r>
    </w:p>
    <w:p w14:paraId="5F90F4A3" w14:textId="77777777" w:rsidR="00725789" w:rsidRDefault="00725789" w:rsidP="00725789">
      <w:pPr>
        <w:pStyle w:val="PL"/>
      </w:pPr>
      <w:r>
        <w:t xml:space="preserve">      items:</w:t>
      </w:r>
    </w:p>
    <w:p w14:paraId="5705F88B" w14:textId="77777777" w:rsidR="00725789" w:rsidRDefault="00725789" w:rsidP="00725789">
      <w:pPr>
        <w:pStyle w:val="PL"/>
      </w:pPr>
      <w:r>
        <w:t xml:space="preserve">        $ref: '#/components/schemas/EP_S5C-Single'</w:t>
      </w:r>
    </w:p>
    <w:p w14:paraId="1B1CBDF2" w14:textId="77777777" w:rsidR="00725789" w:rsidRDefault="00725789" w:rsidP="00725789">
      <w:pPr>
        <w:pStyle w:val="PL"/>
      </w:pPr>
      <w:r>
        <w:t xml:space="preserve">    EP_S5U-Multiple:</w:t>
      </w:r>
    </w:p>
    <w:p w14:paraId="38AFB166" w14:textId="77777777" w:rsidR="00725789" w:rsidRDefault="00725789" w:rsidP="00725789">
      <w:pPr>
        <w:pStyle w:val="PL"/>
      </w:pPr>
      <w:r>
        <w:t xml:space="preserve">      type: array</w:t>
      </w:r>
    </w:p>
    <w:p w14:paraId="473570A5" w14:textId="77777777" w:rsidR="00725789" w:rsidRDefault="00725789" w:rsidP="00725789">
      <w:pPr>
        <w:pStyle w:val="PL"/>
      </w:pPr>
      <w:r>
        <w:t xml:space="preserve">      items:</w:t>
      </w:r>
    </w:p>
    <w:p w14:paraId="682F3491" w14:textId="77777777" w:rsidR="00725789" w:rsidRDefault="00725789" w:rsidP="00725789">
      <w:pPr>
        <w:pStyle w:val="PL"/>
      </w:pPr>
      <w:r>
        <w:t xml:space="preserve">        $ref: '#/components/schemas/EP_S5U-Single'</w:t>
      </w:r>
    </w:p>
    <w:p w14:paraId="76009B94" w14:textId="77777777" w:rsidR="00725789" w:rsidRDefault="00725789" w:rsidP="00725789">
      <w:pPr>
        <w:pStyle w:val="PL"/>
      </w:pPr>
      <w:r>
        <w:t xml:space="preserve">    EP_Rx-Multiple:</w:t>
      </w:r>
    </w:p>
    <w:p w14:paraId="105D751B" w14:textId="77777777" w:rsidR="00725789" w:rsidRDefault="00725789" w:rsidP="00725789">
      <w:pPr>
        <w:pStyle w:val="PL"/>
      </w:pPr>
      <w:r>
        <w:t xml:space="preserve">      type: array</w:t>
      </w:r>
    </w:p>
    <w:p w14:paraId="6C62357E" w14:textId="77777777" w:rsidR="00725789" w:rsidRDefault="00725789" w:rsidP="00725789">
      <w:pPr>
        <w:pStyle w:val="PL"/>
      </w:pPr>
      <w:r>
        <w:t xml:space="preserve">      items:</w:t>
      </w:r>
    </w:p>
    <w:p w14:paraId="0EAB14D1" w14:textId="77777777" w:rsidR="00725789" w:rsidRDefault="00725789" w:rsidP="00725789">
      <w:pPr>
        <w:pStyle w:val="PL"/>
      </w:pPr>
      <w:r>
        <w:t xml:space="preserve">        $ref: '#/components/schemas/EP_Rx-Single'</w:t>
      </w:r>
    </w:p>
    <w:p w14:paraId="544A5B15" w14:textId="77777777" w:rsidR="00725789" w:rsidRDefault="00725789" w:rsidP="00725789">
      <w:pPr>
        <w:pStyle w:val="PL"/>
      </w:pPr>
      <w:r>
        <w:t xml:space="preserve">    EP_MAP_SMSC-Multiple:</w:t>
      </w:r>
    </w:p>
    <w:p w14:paraId="43952792" w14:textId="77777777" w:rsidR="00725789" w:rsidRDefault="00725789" w:rsidP="00725789">
      <w:pPr>
        <w:pStyle w:val="PL"/>
      </w:pPr>
      <w:r>
        <w:t xml:space="preserve">      type: array</w:t>
      </w:r>
    </w:p>
    <w:p w14:paraId="4C1BD7F1" w14:textId="77777777" w:rsidR="00725789" w:rsidRDefault="00725789" w:rsidP="00725789">
      <w:pPr>
        <w:pStyle w:val="PL"/>
      </w:pPr>
      <w:r>
        <w:t xml:space="preserve">      items:</w:t>
      </w:r>
    </w:p>
    <w:p w14:paraId="63381277" w14:textId="77777777" w:rsidR="00725789" w:rsidRDefault="00725789" w:rsidP="00725789">
      <w:pPr>
        <w:pStyle w:val="PL"/>
      </w:pPr>
      <w:r>
        <w:t xml:space="preserve">        $ref: '#/components/schemas/EP_MAP_SMSC-Single'</w:t>
      </w:r>
    </w:p>
    <w:p w14:paraId="792937DE" w14:textId="77777777" w:rsidR="00725789" w:rsidRDefault="00725789" w:rsidP="00725789">
      <w:pPr>
        <w:pStyle w:val="PL"/>
      </w:pPr>
      <w:r>
        <w:t xml:space="preserve">    EP_NLS-Multiple:</w:t>
      </w:r>
    </w:p>
    <w:p w14:paraId="3D513B48" w14:textId="77777777" w:rsidR="00725789" w:rsidRDefault="00725789" w:rsidP="00725789">
      <w:pPr>
        <w:pStyle w:val="PL"/>
      </w:pPr>
      <w:r>
        <w:t xml:space="preserve">      type: array</w:t>
      </w:r>
    </w:p>
    <w:p w14:paraId="705C07E7" w14:textId="77777777" w:rsidR="00725789" w:rsidRDefault="00725789" w:rsidP="00725789">
      <w:pPr>
        <w:pStyle w:val="PL"/>
      </w:pPr>
      <w:r>
        <w:t xml:space="preserve">      items:</w:t>
      </w:r>
    </w:p>
    <w:p w14:paraId="15A82574" w14:textId="77777777" w:rsidR="00725789" w:rsidRDefault="00725789" w:rsidP="00725789">
      <w:pPr>
        <w:pStyle w:val="PL"/>
      </w:pPr>
      <w:r>
        <w:t xml:space="preserve">        $ref: '#/components/schemas/EP_NLS-Single'</w:t>
      </w:r>
    </w:p>
    <w:p w14:paraId="6EB1826B" w14:textId="77777777" w:rsidR="00725789" w:rsidRDefault="00725789" w:rsidP="00725789">
      <w:pPr>
        <w:pStyle w:val="PL"/>
      </w:pPr>
      <w:r>
        <w:t xml:space="preserve">    EP_NLG-Multiple:</w:t>
      </w:r>
    </w:p>
    <w:p w14:paraId="2AE53450" w14:textId="77777777" w:rsidR="00725789" w:rsidRDefault="00725789" w:rsidP="00725789">
      <w:pPr>
        <w:pStyle w:val="PL"/>
      </w:pPr>
      <w:r>
        <w:t xml:space="preserve">      type: array</w:t>
      </w:r>
    </w:p>
    <w:p w14:paraId="3614BB34" w14:textId="77777777" w:rsidR="00725789" w:rsidRDefault="00725789" w:rsidP="00725789">
      <w:pPr>
        <w:pStyle w:val="PL"/>
      </w:pPr>
      <w:r>
        <w:t xml:space="preserve">      items:</w:t>
      </w:r>
    </w:p>
    <w:p w14:paraId="545E8112" w14:textId="77777777" w:rsidR="00725789" w:rsidRDefault="00725789" w:rsidP="00725789">
      <w:pPr>
        <w:pStyle w:val="PL"/>
      </w:pPr>
      <w:r>
        <w:t xml:space="preserve">        $ref: '#/components/schemas/EP_NLG-Single'</w:t>
      </w:r>
    </w:p>
    <w:p w14:paraId="488A7ECF" w14:textId="77777777" w:rsidR="00725789" w:rsidRDefault="00725789" w:rsidP="00725789">
      <w:pPr>
        <w:pStyle w:val="PL"/>
      </w:pPr>
      <w:r>
        <w:t xml:space="preserve">    EP_N60-Multiple:</w:t>
      </w:r>
    </w:p>
    <w:p w14:paraId="042F9AED" w14:textId="77777777" w:rsidR="00725789" w:rsidRDefault="00725789" w:rsidP="00725789">
      <w:pPr>
        <w:pStyle w:val="PL"/>
      </w:pPr>
      <w:r>
        <w:t xml:space="preserve">      type: array</w:t>
      </w:r>
    </w:p>
    <w:p w14:paraId="315733C4" w14:textId="77777777" w:rsidR="00725789" w:rsidRDefault="00725789" w:rsidP="00725789">
      <w:pPr>
        <w:pStyle w:val="PL"/>
      </w:pPr>
      <w:r>
        <w:t xml:space="preserve">      items:</w:t>
      </w:r>
    </w:p>
    <w:p w14:paraId="7969AC7C" w14:textId="77777777" w:rsidR="00725789" w:rsidRDefault="00725789" w:rsidP="00725789">
      <w:pPr>
        <w:pStyle w:val="PL"/>
      </w:pPr>
      <w:r>
        <w:t xml:space="preserve">        $ref: '#/components/schemas/EP_N60-Single'</w:t>
      </w:r>
    </w:p>
    <w:p w14:paraId="660AF96C" w14:textId="77777777" w:rsidR="00725789" w:rsidRDefault="00725789" w:rsidP="00725789">
      <w:pPr>
        <w:pStyle w:val="PL"/>
      </w:pPr>
      <w:r>
        <w:t xml:space="preserve">    EP_Npc4-Multiple:</w:t>
      </w:r>
    </w:p>
    <w:p w14:paraId="4E0F7F1F" w14:textId="77777777" w:rsidR="00725789" w:rsidRDefault="00725789" w:rsidP="00725789">
      <w:pPr>
        <w:pStyle w:val="PL"/>
      </w:pPr>
      <w:r>
        <w:t xml:space="preserve">      type: array</w:t>
      </w:r>
    </w:p>
    <w:p w14:paraId="438CAEC4" w14:textId="77777777" w:rsidR="00725789" w:rsidRDefault="00725789" w:rsidP="00725789">
      <w:pPr>
        <w:pStyle w:val="PL"/>
      </w:pPr>
      <w:r>
        <w:t xml:space="preserve">      items:</w:t>
      </w:r>
    </w:p>
    <w:p w14:paraId="07195B44" w14:textId="77777777" w:rsidR="00725789" w:rsidRDefault="00725789" w:rsidP="00725789">
      <w:pPr>
        <w:pStyle w:val="PL"/>
      </w:pPr>
      <w:r>
        <w:t xml:space="preserve">        $ref: '#/components/schemas/EP_Npc4-Single'</w:t>
      </w:r>
    </w:p>
    <w:p w14:paraId="72CEECCF" w14:textId="77777777" w:rsidR="00725789" w:rsidRDefault="00725789" w:rsidP="00725789">
      <w:pPr>
        <w:pStyle w:val="PL"/>
      </w:pPr>
      <w:r>
        <w:t xml:space="preserve">    EP_Npc6-Multiple:</w:t>
      </w:r>
    </w:p>
    <w:p w14:paraId="075FA861" w14:textId="77777777" w:rsidR="00725789" w:rsidRDefault="00725789" w:rsidP="00725789">
      <w:pPr>
        <w:pStyle w:val="PL"/>
      </w:pPr>
      <w:r>
        <w:t xml:space="preserve">      type: array</w:t>
      </w:r>
    </w:p>
    <w:p w14:paraId="7BCB495B" w14:textId="77777777" w:rsidR="00725789" w:rsidRDefault="00725789" w:rsidP="00725789">
      <w:pPr>
        <w:pStyle w:val="PL"/>
      </w:pPr>
      <w:r>
        <w:t xml:space="preserve">      items:</w:t>
      </w:r>
    </w:p>
    <w:p w14:paraId="40CA2A22" w14:textId="77777777" w:rsidR="00725789" w:rsidRDefault="00725789" w:rsidP="00725789">
      <w:pPr>
        <w:pStyle w:val="PL"/>
      </w:pPr>
      <w:r>
        <w:t xml:space="preserve">        $ref: '#/components/schemas/EP_Npc6-Single'</w:t>
      </w:r>
    </w:p>
    <w:p w14:paraId="26BF40C8" w14:textId="77777777" w:rsidR="00725789" w:rsidRDefault="00725789" w:rsidP="00725789">
      <w:pPr>
        <w:pStyle w:val="PL"/>
      </w:pPr>
      <w:r>
        <w:t xml:space="preserve">    EP_Npc7-Multiple:</w:t>
      </w:r>
    </w:p>
    <w:p w14:paraId="1224F7C0" w14:textId="77777777" w:rsidR="00725789" w:rsidRDefault="00725789" w:rsidP="00725789">
      <w:pPr>
        <w:pStyle w:val="PL"/>
      </w:pPr>
      <w:r>
        <w:t xml:space="preserve">      type: array</w:t>
      </w:r>
    </w:p>
    <w:p w14:paraId="2F4131FB" w14:textId="77777777" w:rsidR="00725789" w:rsidRDefault="00725789" w:rsidP="00725789">
      <w:pPr>
        <w:pStyle w:val="PL"/>
      </w:pPr>
      <w:r>
        <w:t xml:space="preserve">      items:</w:t>
      </w:r>
    </w:p>
    <w:p w14:paraId="73272A9E" w14:textId="77777777" w:rsidR="00725789" w:rsidRDefault="00725789" w:rsidP="00725789">
      <w:pPr>
        <w:pStyle w:val="PL"/>
      </w:pPr>
      <w:r>
        <w:t xml:space="preserve">        $ref: '#/components/schemas/EP_Npc7-Single'</w:t>
      </w:r>
    </w:p>
    <w:p w14:paraId="409AF7B1" w14:textId="77777777" w:rsidR="00725789" w:rsidRDefault="00725789" w:rsidP="00725789">
      <w:pPr>
        <w:pStyle w:val="PL"/>
      </w:pPr>
      <w:r>
        <w:t xml:space="preserve">    EP_Npc8-Multiple:</w:t>
      </w:r>
    </w:p>
    <w:p w14:paraId="141D2ABA" w14:textId="77777777" w:rsidR="00725789" w:rsidRDefault="00725789" w:rsidP="00725789">
      <w:pPr>
        <w:pStyle w:val="PL"/>
      </w:pPr>
      <w:r>
        <w:t xml:space="preserve">      type: array</w:t>
      </w:r>
    </w:p>
    <w:p w14:paraId="3DFCEADA" w14:textId="77777777" w:rsidR="00725789" w:rsidRDefault="00725789" w:rsidP="00725789">
      <w:pPr>
        <w:pStyle w:val="PL"/>
      </w:pPr>
      <w:r>
        <w:t xml:space="preserve">      items:</w:t>
      </w:r>
    </w:p>
    <w:p w14:paraId="2ACA7966" w14:textId="77777777" w:rsidR="00725789" w:rsidRDefault="00725789" w:rsidP="00725789">
      <w:pPr>
        <w:pStyle w:val="PL"/>
      </w:pPr>
      <w:r>
        <w:t xml:space="preserve">        $ref: '#/components/schemas/EP_Npc8-Single'</w:t>
      </w:r>
    </w:p>
    <w:p w14:paraId="34A00D7B" w14:textId="77777777" w:rsidR="00725789" w:rsidRDefault="00725789" w:rsidP="00725789">
      <w:pPr>
        <w:pStyle w:val="PL"/>
      </w:pPr>
      <w:r>
        <w:t xml:space="preserve">    EP_N88-Multiple:</w:t>
      </w:r>
    </w:p>
    <w:p w14:paraId="7B31EFD6" w14:textId="77777777" w:rsidR="00725789" w:rsidRDefault="00725789" w:rsidP="00725789">
      <w:pPr>
        <w:pStyle w:val="PL"/>
      </w:pPr>
      <w:r>
        <w:t xml:space="preserve">      type: array</w:t>
      </w:r>
    </w:p>
    <w:p w14:paraId="45CAE1DF" w14:textId="77777777" w:rsidR="00725789" w:rsidRDefault="00725789" w:rsidP="00725789">
      <w:pPr>
        <w:pStyle w:val="PL"/>
      </w:pPr>
      <w:r>
        <w:t xml:space="preserve">      items:</w:t>
      </w:r>
    </w:p>
    <w:p w14:paraId="13480F0B" w14:textId="77777777" w:rsidR="00725789" w:rsidRDefault="00725789" w:rsidP="00725789">
      <w:pPr>
        <w:pStyle w:val="PL"/>
      </w:pPr>
      <w:r>
        <w:t xml:space="preserve">        $ref: '#/components/schemas/EP_N88-Single'</w:t>
      </w:r>
    </w:p>
    <w:p w14:paraId="4E75C31B" w14:textId="77777777" w:rsidR="00725789" w:rsidRDefault="00725789" w:rsidP="00725789">
      <w:pPr>
        <w:pStyle w:val="PL"/>
      </w:pPr>
      <w:r>
        <w:t xml:space="preserve">    Configurable5QISet-Multiple:</w:t>
      </w:r>
    </w:p>
    <w:p w14:paraId="16CABFCC" w14:textId="77777777" w:rsidR="00725789" w:rsidRDefault="00725789" w:rsidP="00725789">
      <w:pPr>
        <w:pStyle w:val="PL"/>
      </w:pPr>
      <w:r>
        <w:t xml:space="preserve">      type: array</w:t>
      </w:r>
    </w:p>
    <w:p w14:paraId="7B2CB88B" w14:textId="77777777" w:rsidR="00725789" w:rsidRDefault="00725789" w:rsidP="00725789">
      <w:pPr>
        <w:pStyle w:val="PL"/>
      </w:pPr>
      <w:r>
        <w:t xml:space="preserve">      items:</w:t>
      </w:r>
    </w:p>
    <w:p w14:paraId="7DB0989D" w14:textId="77777777" w:rsidR="00725789" w:rsidRDefault="00725789" w:rsidP="00725789">
      <w:pPr>
        <w:pStyle w:val="PL"/>
      </w:pPr>
      <w:r>
        <w:t xml:space="preserve">        $ref: '#/components/schemas/Configurable5QISet-Single'</w:t>
      </w:r>
    </w:p>
    <w:p w14:paraId="7ADBC36E" w14:textId="77777777" w:rsidR="00725789" w:rsidRDefault="00725789" w:rsidP="00725789">
      <w:pPr>
        <w:pStyle w:val="PL"/>
      </w:pPr>
      <w:r>
        <w:t xml:space="preserve">    Dynamic5QISet-Multiple:</w:t>
      </w:r>
    </w:p>
    <w:p w14:paraId="5BE551AA" w14:textId="77777777" w:rsidR="00725789" w:rsidRDefault="00725789" w:rsidP="00725789">
      <w:pPr>
        <w:pStyle w:val="PL"/>
      </w:pPr>
      <w:r>
        <w:t xml:space="preserve">      type: array</w:t>
      </w:r>
    </w:p>
    <w:p w14:paraId="077AC698" w14:textId="77777777" w:rsidR="00725789" w:rsidRDefault="00725789" w:rsidP="00725789">
      <w:pPr>
        <w:pStyle w:val="PL"/>
      </w:pPr>
      <w:r>
        <w:t xml:space="preserve">      items:</w:t>
      </w:r>
    </w:p>
    <w:p w14:paraId="0C2174E9" w14:textId="77777777" w:rsidR="00725789" w:rsidRDefault="00725789" w:rsidP="00725789">
      <w:pPr>
        <w:pStyle w:val="PL"/>
      </w:pPr>
      <w:r>
        <w:t xml:space="preserve">        $ref: '#/components/schemas/Dynamic5QISet-Single'</w:t>
      </w:r>
    </w:p>
    <w:p w14:paraId="7A8ED141" w14:textId="77777777" w:rsidR="00725789" w:rsidRDefault="00725789" w:rsidP="00725789">
      <w:pPr>
        <w:pStyle w:val="PL"/>
      </w:pPr>
      <w:r>
        <w:t xml:space="preserve">    EcmConnectionInfo-Multiple:</w:t>
      </w:r>
    </w:p>
    <w:p w14:paraId="53FE96CF" w14:textId="77777777" w:rsidR="00725789" w:rsidRDefault="00725789" w:rsidP="00725789">
      <w:pPr>
        <w:pStyle w:val="PL"/>
      </w:pPr>
      <w:r>
        <w:t xml:space="preserve">      type: array</w:t>
      </w:r>
    </w:p>
    <w:p w14:paraId="68EC6820" w14:textId="77777777" w:rsidR="00725789" w:rsidRDefault="00725789" w:rsidP="00725789">
      <w:pPr>
        <w:pStyle w:val="PL"/>
      </w:pPr>
      <w:r>
        <w:t xml:space="preserve">      items:</w:t>
      </w:r>
    </w:p>
    <w:p w14:paraId="5063872A" w14:textId="77777777" w:rsidR="00725789" w:rsidRDefault="00725789" w:rsidP="00725789">
      <w:pPr>
        <w:pStyle w:val="PL"/>
      </w:pPr>
      <w:r>
        <w:t xml:space="preserve">        $ref: '#/components/schemas/EcmConnectionInfo-Single'</w:t>
      </w:r>
    </w:p>
    <w:p w14:paraId="1545338C" w14:textId="77777777" w:rsidR="00725789" w:rsidRDefault="00725789" w:rsidP="00725789">
      <w:pPr>
        <w:pStyle w:val="PL"/>
      </w:pPr>
    </w:p>
    <w:p w14:paraId="1AD73ACF" w14:textId="77777777" w:rsidR="00725789" w:rsidRDefault="00725789" w:rsidP="00725789">
      <w:pPr>
        <w:pStyle w:val="PL"/>
      </w:pPr>
    </w:p>
    <w:p w14:paraId="4DF7CC79" w14:textId="77777777" w:rsidR="00725789" w:rsidRDefault="00725789" w:rsidP="00725789">
      <w:pPr>
        <w:pStyle w:val="PL"/>
      </w:pPr>
    </w:p>
    <w:p w14:paraId="366C1D6B" w14:textId="77777777" w:rsidR="00725789" w:rsidRDefault="00725789" w:rsidP="00725789">
      <w:pPr>
        <w:pStyle w:val="PL"/>
      </w:pPr>
    </w:p>
    <w:p w14:paraId="6CB15514" w14:textId="77777777" w:rsidR="00725789" w:rsidRDefault="00725789" w:rsidP="00725789">
      <w:pPr>
        <w:pStyle w:val="PL"/>
      </w:pPr>
      <w:r>
        <w:t>#------------ Definitions in TS 28.541 for TS 28.532 -----------------------------</w:t>
      </w:r>
    </w:p>
    <w:p w14:paraId="6A19DDD8" w14:textId="77777777" w:rsidR="00725789" w:rsidRDefault="00725789" w:rsidP="00725789">
      <w:pPr>
        <w:pStyle w:val="PL"/>
      </w:pPr>
    </w:p>
    <w:p w14:paraId="7D6091CA" w14:textId="77777777" w:rsidR="00725789" w:rsidRDefault="00725789" w:rsidP="00725789">
      <w:pPr>
        <w:pStyle w:val="PL"/>
      </w:pPr>
      <w:r>
        <w:t xml:space="preserve">    resources-5gcNrm:</w:t>
      </w:r>
    </w:p>
    <w:p w14:paraId="7CC5E8EA" w14:textId="77777777" w:rsidR="00725789" w:rsidRDefault="00725789" w:rsidP="00725789">
      <w:pPr>
        <w:pStyle w:val="PL"/>
      </w:pPr>
      <w:r>
        <w:t xml:space="preserve">      oneOf:</w:t>
      </w:r>
    </w:p>
    <w:p w14:paraId="4F8566FF" w14:textId="77777777" w:rsidR="00725789" w:rsidRDefault="00725789" w:rsidP="00725789">
      <w:pPr>
        <w:pStyle w:val="PL"/>
      </w:pPr>
      <w:r>
        <w:t xml:space="preserve">       - $ref: '#/components/schemas/ProvMnS'</w:t>
      </w:r>
    </w:p>
    <w:p w14:paraId="4BCD2691" w14:textId="77777777" w:rsidR="00725789" w:rsidRDefault="00725789" w:rsidP="00725789">
      <w:pPr>
        <w:pStyle w:val="PL"/>
      </w:pPr>
      <w:r>
        <w:lastRenderedPageBreak/>
        <w:t xml:space="preserve">       - $ref: '#/components/schemas/SubNetwork-Single'</w:t>
      </w:r>
    </w:p>
    <w:p w14:paraId="184D7207" w14:textId="77777777" w:rsidR="00725789" w:rsidRDefault="00725789" w:rsidP="00725789">
      <w:pPr>
        <w:pStyle w:val="PL"/>
      </w:pPr>
      <w:r>
        <w:t xml:space="preserve">       - $ref: '#/components/schemas/ManagedElement-Single'</w:t>
      </w:r>
    </w:p>
    <w:p w14:paraId="6E1C38DA" w14:textId="77777777" w:rsidR="00725789" w:rsidRDefault="00725789" w:rsidP="00725789">
      <w:pPr>
        <w:pStyle w:val="PL"/>
      </w:pPr>
      <w:r>
        <w:t xml:space="preserve">       - $ref: '#/components/schemas/AmfFunction-Single'</w:t>
      </w:r>
    </w:p>
    <w:p w14:paraId="4BBDF9E2" w14:textId="77777777" w:rsidR="00725789" w:rsidRDefault="00725789" w:rsidP="00725789">
      <w:pPr>
        <w:pStyle w:val="PL"/>
      </w:pPr>
      <w:r>
        <w:t xml:space="preserve">       - $ref: '#/components/schemas/SmfFunction-Single'</w:t>
      </w:r>
    </w:p>
    <w:p w14:paraId="52282226" w14:textId="77777777" w:rsidR="00725789" w:rsidRDefault="00725789" w:rsidP="00725789">
      <w:pPr>
        <w:pStyle w:val="PL"/>
      </w:pPr>
      <w:r>
        <w:t xml:space="preserve">       - $ref: '#/components/schemas/UpfFunction-Single'</w:t>
      </w:r>
    </w:p>
    <w:p w14:paraId="68B2FDD8" w14:textId="77777777" w:rsidR="00725789" w:rsidRDefault="00725789" w:rsidP="00725789">
      <w:pPr>
        <w:pStyle w:val="PL"/>
      </w:pPr>
      <w:r>
        <w:t xml:space="preserve">       - $ref: '#/components/schemas/N3iwfFunction-Single'</w:t>
      </w:r>
    </w:p>
    <w:p w14:paraId="35C132D8" w14:textId="77777777" w:rsidR="00725789" w:rsidRDefault="00725789" w:rsidP="00725789">
      <w:pPr>
        <w:pStyle w:val="PL"/>
      </w:pPr>
      <w:r>
        <w:t xml:space="preserve">       - $ref: '#/components/schemas/PcfFunction-Single'</w:t>
      </w:r>
    </w:p>
    <w:p w14:paraId="4FC8471C" w14:textId="77777777" w:rsidR="00725789" w:rsidRDefault="00725789" w:rsidP="00725789">
      <w:pPr>
        <w:pStyle w:val="PL"/>
      </w:pPr>
      <w:r>
        <w:t xml:space="preserve">       - $ref: '#/components/schemas/AusfFunction-Single'</w:t>
      </w:r>
    </w:p>
    <w:p w14:paraId="515CD151" w14:textId="77777777" w:rsidR="00725789" w:rsidRDefault="00725789" w:rsidP="00725789">
      <w:pPr>
        <w:pStyle w:val="PL"/>
      </w:pPr>
      <w:r>
        <w:t xml:space="preserve">       - $ref: '#/components/schemas/UdmFunction-Single'</w:t>
      </w:r>
    </w:p>
    <w:p w14:paraId="70D6E996" w14:textId="77777777" w:rsidR="00725789" w:rsidRDefault="00725789" w:rsidP="00725789">
      <w:pPr>
        <w:pStyle w:val="PL"/>
      </w:pPr>
      <w:r>
        <w:t xml:space="preserve">       - $ref: '#/components/schemas/UdrFunction-Single'</w:t>
      </w:r>
    </w:p>
    <w:p w14:paraId="7FCC2589" w14:textId="77777777" w:rsidR="00725789" w:rsidRDefault="00725789" w:rsidP="00725789">
      <w:pPr>
        <w:pStyle w:val="PL"/>
      </w:pPr>
      <w:r>
        <w:t xml:space="preserve">       - $ref: '#/components/schemas/UdsfFunction-Single'</w:t>
      </w:r>
    </w:p>
    <w:p w14:paraId="55C8F753" w14:textId="77777777" w:rsidR="00725789" w:rsidRDefault="00725789" w:rsidP="00725789">
      <w:pPr>
        <w:pStyle w:val="PL"/>
      </w:pPr>
      <w:r>
        <w:t xml:space="preserve">       - $ref: '#/components/schemas/NrfFunction-Single'</w:t>
      </w:r>
    </w:p>
    <w:p w14:paraId="19C4FD0D" w14:textId="77777777" w:rsidR="00725789" w:rsidRDefault="00725789" w:rsidP="00725789">
      <w:pPr>
        <w:pStyle w:val="PL"/>
      </w:pPr>
      <w:r>
        <w:t xml:space="preserve">       - $ref: '#/components/schemas/NssfFunction-Single'</w:t>
      </w:r>
    </w:p>
    <w:p w14:paraId="352CA3A8" w14:textId="77777777" w:rsidR="00725789" w:rsidRDefault="00725789" w:rsidP="00725789">
      <w:pPr>
        <w:pStyle w:val="PL"/>
      </w:pPr>
      <w:r>
        <w:t xml:space="preserve">       - $ref: '#/components/schemas/SmsfFunction-Single'</w:t>
      </w:r>
    </w:p>
    <w:p w14:paraId="0C8F25E6" w14:textId="77777777" w:rsidR="00725789" w:rsidRDefault="00725789" w:rsidP="00725789">
      <w:pPr>
        <w:pStyle w:val="PL"/>
      </w:pPr>
      <w:r>
        <w:t xml:space="preserve">       - $ref: '#/components/schemas/LmfFunction-Single'</w:t>
      </w:r>
    </w:p>
    <w:p w14:paraId="6AAD8F11" w14:textId="77777777" w:rsidR="00725789" w:rsidRDefault="00725789" w:rsidP="00725789">
      <w:pPr>
        <w:pStyle w:val="PL"/>
      </w:pPr>
      <w:r>
        <w:t xml:space="preserve">       - $ref: '#/components/schemas/NgeirFunction-Single'</w:t>
      </w:r>
    </w:p>
    <w:p w14:paraId="1F5666F4" w14:textId="77777777" w:rsidR="00725789" w:rsidRDefault="00725789" w:rsidP="00725789">
      <w:pPr>
        <w:pStyle w:val="PL"/>
      </w:pPr>
      <w:r>
        <w:t xml:space="preserve">       - $ref: '#/components/schemas/SeppFunction-Single'</w:t>
      </w:r>
    </w:p>
    <w:p w14:paraId="50B86812" w14:textId="77777777" w:rsidR="00725789" w:rsidRDefault="00725789" w:rsidP="00725789">
      <w:pPr>
        <w:pStyle w:val="PL"/>
      </w:pPr>
      <w:r>
        <w:t xml:space="preserve">       - $ref: '#/components/schemas/NwdafFunction-Single'</w:t>
      </w:r>
    </w:p>
    <w:p w14:paraId="4D7D54AD" w14:textId="77777777" w:rsidR="00725789" w:rsidRDefault="00725789" w:rsidP="00725789">
      <w:pPr>
        <w:pStyle w:val="PL"/>
      </w:pPr>
      <w:r>
        <w:t xml:space="preserve">       - $ref: '#/components/schemas/ScpFunction-Single'</w:t>
      </w:r>
    </w:p>
    <w:p w14:paraId="5C265E64" w14:textId="77777777" w:rsidR="00725789" w:rsidRDefault="00725789" w:rsidP="00725789">
      <w:pPr>
        <w:pStyle w:val="PL"/>
      </w:pPr>
      <w:r>
        <w:t xml:space="preserve">       - $ref: '#/components/schemas/NefFunction-Single'</w:t>
      </w:r>
    </w:p>
    <w:p w14:paraId="47001199" w14:textId="77777777" w:rsidR="00725789" w:rsidRDefault="00725789" w:rsidP="00725789">
      <w:pPr>
        <w:pStyle w:val="PL"/>
      </w:pPr>
      <w:r>
        <w:t xml:space="preserve">       - $ref: '#/components/schemas/NsacfFunction-Single'</w:t>
      </w:r>
    </w:p>
    <w:p w14:paraId="68AFEA4E" w14:textId="77777777" w:rsidR="00725789" w:rsidRDefault="00725789" w:rsidP="00725789">
      <w:pPr>
        <w:pStyle w:val="PL"/>
      </w:pPr>
      <w:r>
        <w:t xml:space="preserve">       - $ref: '#/components/schemas/DDNMFFunction-Single'</w:t>
      </w:r>
    </w:p>
    <w:p w14:paraId="3FBC965E" w14:textId="77777777" w:rsidR="00725789" w:rsidRDefault="00725789" w:rsidP="00725789">
      <w:pPr>
        <w:pStyle w:val="PL"/>
      </w:pPr>
    </w:p>
    <w:p w14:paraId="40E15A6E" w14:textId="77777777" w:rsidR="00725789" w:rsidRDefault="00725789" w:rsidP="00725789">
      <w:pPr>
        <w:pStyle w:val="PL"/>
      </w:pPr>
      <w:r>
        <w:t xml:space="preserve">       - $ref: '#/components/schemas/ExternalAmfFunction-Single'</w:t>
      </w:r>
    </w:p>
    <w:p w14:paraId="20571657" w14:textId="77777777" w:rsidR="00725789" w:rsidRDefault="00725789" w:rsidP="00725789">
      <w:pPr>
        <w:pStyle w:val="PL"/>
      </w:pPr>
      <w:r>
        <w:t xml:space="preserve">       - $ref: '#/components/schemas/ExternalNrfFunction-Single'</w:t>
      </w:r>
    </w:p>
    <w:p w14:paraId="4800BC0E" w14:textId="77777777" w:rsidR="00725789" w:rsidRDefault="00725789" w:rsidP="00725789">
      <w:pPr>
        <w:pStyle w:val="PL"/>
      </w:pPr>
      <w:r>
        <w:t xml:space="preserve">       - $ref: '#/components/schemas/ExternalNssfFunction-Single'</w:t>
      </w:r>
    </w:p>
    <w:p w14:paraId="5F3B449E" w14:textId="77777777" w:rsidR="00725789" w:rsidRDefault="00725789" w:rsidP="00725789">
      <w:pPr>
        <w:pStyle w:val="PL"/>
      </w:pPr>
      <w:r>
        <w:t xml:space="preserve">       - $ref: '#/components/schemas/ExternalSeppFunction-Single'</w:t>
      </w:r>
    </w:p>
    <w:p w14:paraId="7FC451F0" w14:textId="77777777" w:rsidR="00725789" w:rsidRDefault="00725789" w:rsidP="00725789">
      <w:pPr>
        <w:pStyle w:val="PL"/>
      </w:pPr>
    </w:p>
    <w:p w14:paraId="29885DA6" w14:textId="77777777" w:rsidR="00725789" w:rsidRDefault="00725789" w:rsidP="00725789">
      <w:pPr>
        <w:pStyle w:val="PL"/>
      </w:pPr>
      <w:r>
        <w:t xml:space="preserve">       - $ref: '#/components/schemas/AmfSet-Single'</w:t>
      </w:r>
    </w:p>
    <w:p w14:paraId="6F7D6DB6" w14:textId="77777777" w:rsidR="00725789" w:rsidRDefault="00725789" w:rsidP="00725789">
      <w:pPr>
        <w:pStyle w:val="PL"/>
      </w:pPr>
      <w:r>
        <w:t xml:space="preserve">       - $ref: '#/components/schemas/AmfRegion-Single'</w:t>
      </w:r>
    </w:p>
    <w:p w14:paraId="39E6D91A" w14:textId="77777777" w:rsidR="00725789" w:rsidRDefault="00725789" w:rsidP="00725789">
      <w:pPr>
        <w:pStyle w:val="PL"/>
      </w:pPr>
      <w:r>
        <w:t xml:space="preserve">       - $ref: '#/components/schemas/QFQoSMonitoringControl-Single'</w:t>
      </w:r>
    </w:p>
    <w:p w14:paraId="68238931" w14:textId="77777777" w:rsidR="00725789" w:rsidRDefault="00725789" w:rsidP="00725789">
      <w:pPr>
        <w:pStyle w:val="PL"/>
      </w:pPr>
      <w:r>
        <w:t xml:space="preserve">       - $ref: '#/components/schemas/GtpUPathQoSMonitoringControl-Single'</w:t>
      </w:r>
    </w:p>
    <w:p w14:paraId="36531955" w14:textId="77777777" w:rsidR="00725789" w:rsidRDefault="00725789" w:rsidP="00725789">
      <w:pPr>
        <w:pStyle w:val="PL"/>
      </w:pPr>
    </w:p>
    <w:p w14:paraId="2CFFA760" w14:textId="77777777" w:rsidR="00725789" w:rsidRDefault="00725789" w:rsidP="00725789">
      <w:pPr>
        <w:pStyle w:val="PL"/>
      </w:pPr>
      <w:r>
        <w:t xml:space="preserve">       - $ref: '#/components/schemas/EP_N2-Single'</w:t>
      </w:r>
    </w:p>
    <w:p w14:paraId="66C4CB04" w14:textId="77777777" w:rsidR="00725789" w:rsidRDefault="00725789" w:rsidP="00725789">
      <w:pPr>
        <w:pStyle w:val="PL"/>
      </w:pPr>
      <w:r>
        <w:t xml:space="preserve">       - $ref: '#/components/schemas/EP_N3-Single'</w:t>
      </w:r>
    </w:p>
    <w:p w14:paraId="26AD3AB0" w14:textId="77777777" w:rsidR="00725789" w:rsidRDefault="00725789" w:rsidP="00725789">
      <w:pPr>
        <w:pStyle w:val="PL"/>
      </w:pPr>
      <w:r>
        <w:t xml:space="preserve">       - $ref: '#/components/schemas/EP_N4-Single'</w:t>
      </w:r>
    </w:p>
    <w:p w14:paraId="5EB12A6F" w14:textId="77777777" w:rsidR="00725789" w:rsidRDefault="00725789" w:rsidP="00725789">
      <w:pPr>
        <w:pStyle w:val="PL"/>
      </w:pPr>
      <w:r>
        <w:t xml:space="preserve">       - $ref: '#/components/schemas/EP_N5-Single'</w:t>
      </w:r>
    </w:p>
    <w:p w14:paraId="4DB5BC84" w14:textId="77777777" w:rsidR="00725789" w:rsidRDefault="00725789" w:rsidP="00725789">
      <w:pPr>
        <w:pStyle w:val="PL"/>
      </w:pPr>
      <w:r>
        <w:t xml:space="preserve">       - $ref: '#/components/schemas/EP_N6-Single'</w:t>
      </w:r>
    </w:p>
    <w:p w14:paraId="500DE5C6" w14:textId="77777777" w:rsidR="00725789" w:rsidRDefault="00725789" w:rsidP="00725789">
      <w:pPr>
        <w:pStyle w:val="PL"/>
      </w:pPr>
      <w:r>
        <w:t xml:space="preserve">       - $ref: '#/components/schemas/EP_N7-Single'</w:t>
      </w:r>
    </w:p>
    <w:p w14:paraId="4034C442" w14:textId="77777777" w:rsidR="00725789" w:rsidRDefault="00725789" w:rsidP="00725789">
      <w:pPr>
        <w:pStyle w:val="PL"/>
      </w:pPr>
      <w:r>
        <w:t xml:space="preserve">       - $ref: '#/components/schemas/EP_N8-Single'</w:t>
      </w:r>
    </w:p>
    <w:p w14:paraId="4359DDF6" w14:textId="77777777" w:rsidR="00725789" w:rsidRDefault="00725789" w:rsidP="00725789">
      <w:pPr>
        <w:pStyle w:val="PL"/>
      </w:pPr>
      <w:r>
        <w:t xml:space="preserve">       - $ref: '#/components/schemas/EP_N9-Single'</w:t>
      </w:r>
    </w:p>
    <w:p w14:paraId="69A4F2DE" w14:textId="77777777" w:rsidR="00725789" w:rsidRDefault="00725789" w:rsidP="00725789">
      <w:pPr>
        <w:pStyle w:val="PL"/>
      </w:pPr>
      <w:r>
        <w:t xml:space="preserve">       - $ref: '#/components/schemas/EP_N10-Single'</w:t>
      </w:r>
    </w:p>
    <w:p w14:paraId="780619F1" w14:textId="77777777" w:rsidR="00725789" w:rsidRDefault="00725789" w:rsidP="00725789">
      <w:pPr>
        <w:pStyle w:val="PL"/>
      </w:pPr>
      <w:r>
        <w:t xml:space="preserve">       - $ref: '#/components/schemas/EP_N11-Single'</w:t>
      </w:r>
    </w:p>
    <w:p w14:paraId="1D1E36F4" w14:textId="77777777" w:rsidR="00725789" w:rsidRDefault="00725789" w:rsidP="00725789">
      <w:pPr>
        <w:pStyle w:val="PL"/>
      </w:pPr>
      <w:r>
        <w:t xml:space="preserve">       - $ref: '#/components/schemas/EP_N12-Single'</w:t>
      </w:r>
    </w:p>
    <w:p w14:paraId="2B2EE09F" w14:textId="77777777" w:rsidR="00725789" w:rsidRDefault="00725789" w:rsidP="00725789">
      <w:pPr>
        <w:pStyle w:val="PL"/>
      </w:pPr>
      <w:r>
        <w:t xml:space="preserve">       - $ref: '#/components/schemas/EP_N13-Single'</w:t>
      </w:r>
    </w:p>
    <w:p w14:paraId="406BED28" w14:textId="77777777" w:rsidR="00725789" w:rsidRDefault="00725789" w:rsidP="00725789">
      <w:pPr>
        <w:pStyle w:val="PL"/>
      </w:pPr>
      <w:r>
        <w:t xml:space="preserve">       - $ref: '#/components/schemas/EP_N14-Single'</w:t>
      </w:r>
    </w:p>
    <w:p w14:paraId="0775F69E" w14:textId="77777777" w:rsidR="00725789" w:rsidRDefault="00725789" w:rsidP="00725789">
      <w:pPr>
        <w:pStyle w:val="PL"/>
      </w:pPr>
      <w:r>
        <w:t xml:space="preserve">       - $ref: '#/components/schemas/EP_N15-Single'</w:t>
      </w:r>
    </w:p>
    <w:p w14:paraId="5382D221" w14:textId="77777777" w:rsidR="00725789" w:rsidRDefault="00725789" w:rsidP="00725789">
      <w:pPr>
        <w:pStyle w:val="PL"/>
      </w:pPr>
      <w:r>
        <w:t xml:space="preserve">       - $ref: '#/components/schemas/EP_N16-Single'</w:t>
      </w:r>
    </w:p>
    <w:p w14:paraId="5CC427CF" w14:textId="77777777" w:rsidR="00725789" w:rsidRDefault="00725789" w:rsidP="00725789">
      <w:pPr>
        <w:pStyle w:val="PL"/>
      </w:pPr>
      <w:r>
        <w:t xml:space="preserve">       - $ref: '#/components/schemas/EP_N17-Single'</w:t>
      </w:r>
    </w:p>
    <w:p w14:paraId="6C3818A6" w14:textId="77777777" w:rsidR="00725789" w:rsidRDefault="00725789" w:rsidP="00725789">
      <w:pPr>
        <w:pStyle w:val="PL"/>
      </w:pPr>
    </w:p>
    <w:p w14:paraId="3F167A16" w14:textId="77777777" w:rsidR="00725789" w:rsidRDefault="00725789" w:rsidP="00725789">
      <w:pPr>
        <w:pStyle w:val="PL"/>
      </w:pPr>
      <w:r>
        <w:t xml:space="preserve">       - $ref: '#/components/schemas/EP_N20-Single'</w:t>
      </w:r>
    </w:p>
    <w:p w14:paraId="5C56797A" w14:textId="77777777" w:rsidR="00725789" w:rsidRDefault="00725789" w:rsidP="00725789">
      <w:pPr>
        <w:pStyle w:val="PL"/>
      </w:pPr>
      <w:r>
        <w:t xml:space="preserve">       - $ref: '#/components/schemas/EP_N21-Single'</w:t>
      </w:r>
    </w:p>
    <w:p w14:paraId="7C7F3534" w14:textId="77777777" w:rsidR="00725789" w:rsidRDefault="00725789" w:rsidP="00725789">
      <w:pPr>
        <w:pStyle w:val="PL"/>
      </w:pPr>
      <w:r>
        <w:t xml:space="preserve">       - $ref: '#/components/schemas/EP_N22-Single'</w:t>
      </w:r>
    </w:p>
    <w:p w14:paraId="3728FDB5" w14:textId="77777777" w:rsidR="00725789" w:rsidRDefault="00725789" w:rsidP="00725789">
      <w:pPr>
        <w:pStyle w:val="PL"/>
      </w:pPr>
    </w:p>
    <w:p w14:paraId="3A99DF4C" w14:textId="77777777" w:rsidR="00725789" w:rsidRDefault="00725789" w:rsidP="00725789">
      <w:pPr>
        <w:pStyle w:val="PL"/>
      </w:pPr>
      <w:r>
        <w:t xml:space="preserve">       - $ref: '#/components/schemas/EP_N26-Single'</w:t>
      </w:r>
    </w:p>
    <w:p w14:paraId="3C183895" w14:textId="77777777" w:rsidR="00725789" w:rsidRDefault="00725789" w:rsidP="00725789">
      <w:pPr>
        <w:pStyle w:val="PL"/>
      </w:pPr>
      <w:r>
        <w:t xml:space="preserve">       - $ref: '#/components/schemas/EP_N27-Single'</w:t>
      </w:r>
    </w:p>
    <w:p w14:paraId="083F7B08" w14:textId="77777777" w:rsidR="00725789" w:rsidRDefault="00725789" w:rsidP="00725789">
      <w:pPr>
        <w:pStyle w:val="PL"/>
      </w:pPr>
    </w:p>
    <w:p w14:paraId="065F9FA7" w14:textId="77777777" w:rsidR="00725789" w:rsidRDefault="00725789" w:rsidP="00725789">
      <w:pPr>
        <w:pStyle w:val="PL"/>
      </w:pPr>
      <w:r>
        <w:t xml:space="preserve">       - $ref: '#/components/schemas/EP_N31-Single'</w:t>
      </w:r>
    </w:p>
    <w:p w14:paraId="1D7C708F" w14:textId="77777777" w:rsidR="00725789" w:rsidRDefault="00725789" w:rsidP="00725789">
      <w:pPr>
        <w:pStyle w:val="PL"/>
      </w:pPr>
      <w:r>
        <w:t xml:space="preserve">       - $ref: '#/components/schemas/EP_N32-Single'</w:t>
      </w:r>
    </w:p>
    <w:p w14:paraId="49F6DBD7" w14:textId="77777777" w:rsidR="00725789" w:rsidRDefault="00725789" w:rsidP="00725789">
      <w:pPr>
        <w:pStyle w:val="PL"/>
      </w:pPr>
      <w:r>
        <w:t xml:space="preserve">       - $ref: '#/components/schemas/EP_N33-Single'       </w:t>
      </w:r>
    </w:p>
    <w:p w14:paraId="1E5CA24C" w14:textId="77777777" w:rsidR="00725789" w:rsidRDefault="00725789" w:rsidP="00725789">
      <w:pPr>
        <w:pStyle w:val="PL"/>
      </w:pPr>
      <w:r>
        <w:t xml:space="preserve">       - $ref: '#/components/schemas/EP_N34-Single'</w:t>
      </w:r>
    </w:p>
    <w:p w14:paraId="62CAF342" w14:textId="77777777" w:rsidR="00725789" w:rsidRDefault="00725789" w:rsidP="00725789">
      <w:pPr>
        <w:pStyle w:val="PL"/>
      </w:pPr>
      <w:r>
        <w:t xml:space="preserve">       - $ref: '#/components/schemas/EP_N60-Single'</w:t>
      </w:r>
    </w:p>
    <w:p w14:paraId="1EE306EA" w14:textId="77777777" w:rsidR="00725789" w:rsidRDefault="00725789" w:rsidP="00725789">
      <w:pPr>
        <w:pStyle w:val="PL"/>
      </w:pPr>
      <w:r>
        <w:t xml:space="preserve">       - $ref: '#/components/schemas/EP_N88-Single'</w:t>
      </w:r>
    </w:p>
    <w:p w14:paraId="068D13FB" w14:textId="77777777" w:rsidR="00725789" w:rsidRDefault="00725789" w:rsidP="00725789">
      <w:pPr>
        <w:pStyle w:val="PL"/>
      </w:pPr>
    </w:p>
    <w:p w14:paraId="6D4436E8" w14:textId="77777777" w:rsidR="00725789" w:rsidRDefault="00725789" w:rsidP="00725789">
      <w:pPr>
        <w:pStyle w:val="PL"/>
      </w:pPr>
      <w:r>
        <w:t xml:space="preserve">       - $ref: '#/components/schemas/EP_Npc4-Single'</w:t>
      </w:r>
    </w:p>
    <w:p w14:paraId="6CFB615B" w14:textId="77777777" w:rsidR="00725789" w:rsidRDefault="00725789" w:rsidP="00725789">
      <w:pPr>
        <w:pStyle w:val="PL"/>
      </w:pPr>
      <w:r>
        <w:t xml:space="preserve">       - $ref: '#/components/schemas/EP_Npc6-Single'</w:t>
      </w:r>
    </w:p>
    <w:p w14:paraId="02D2E2AA" w14:textId="77777777" w:rsidR="00725789" w:rsidRDefault="00725789" w:rsidP="00725789">
      <w:pPr>
        <w:pStyle w:val="PL"/>
      </w:pPr>
      <w:r>
        <w:t xml:space="preserve">       - $ref: '#/components/schemas/EP_Npc7-Single'</w:t>
      </w:r>
    </w:p>
    <w:p w14:paraId="6F4E37F2" w14:textId="77777777" w:rsidR="00725789" w:rsidRDefault="00725789" w:rsidP="00725789">
      <w:pPr>
        <w:pStyle w:val="PL"/>
      </w:pPr>
      <w:r>
        <w:t xml:space="preserve">       - $ref: '#/components/schemas/EP_Npc8-Single'</w:t>
      </w:r>
    </w:p>
    <w:p w14:paraId="26C534DB" w14:textId="77777777" w:rsidR="00725789" w:rsidRDefault="00725789" w:rsidP="00725789">
      <w:pPr>
        <w:pStyle w:val="PL"/>
      </w:pPr>
    </w:p>
    <w:p w14:paraId="76897C5D" w14:textId="77777777" w:rsidR="00725789" w:rsidRDefault="00725789" w:rsidP="00725789">
      <w:pPr>
        <w:pStyle w:val="PL"/>
      </w:pPr>
      <w:r>
        <w:t xml:space="preserve">       - $ref: '#/components/schemas/EP_S5C-Single'</w:t>
      </w:r>
    </w:p>
    <w:p w14:paraId="1374EE94" w14:textId="77777777" w:rsidR="00725789" w:rsidRDefault="00725789" w:rsidP="00725789">
      <w:pPr>
        <w:pStyle w:val="PL"/>
      </w:pPr>
      <w:r>
        <w:t xml:space="preserve">       - $ref: '#/components/schemas/EP_S5U-Single'</w:t>
      </w:r>
    </w:p>
    <w:p w14:paraId="07F161BC" w14:textId="77777777" w:rsidR="00725789" w:rsidRDefault="00725789" w:rsidP="00725789">
      <w:pPr>
        <w:pStyle w:val="PL"/>
      </w:pPr>
      <w:r>
        <w:t xml:space="preserve">       - $ref: '#/components/schemas/EP_Rx-Single'</w:t>
      </w:r>
    </w:p>
    <w:p w14:paraId="523F2517" w14:textId="77777777" w:rsidR="00725789" w:rsidRDefault="00725789" w:rsidP="00725789">
      <w:pPr>
        <w:pStyle w:val="PL"/>
      </w:pPr>
      <w:r>
        <w:t xml:space="preserve">       - $ref: '#/components/schemas/EP_MAP_SMSC-Single'</w:t>
      </w:r>
    </w:p>
    <w:p w14:paraId="5B7EBB3F" w14:textId="77777777" w:rsidR="00725789" w:rsidRDefault="00725789" w:rsidP="00725789">
      <w:pPr>
        <w:pStyle w:val="PL"/>
      </w:pPr>
      <w:r>
        <w:t xml:space="preserve">       - $ref: '#/components/schemas/EP_NLS-Single'</w:t>
      </w:r>
    </w:p>
    <w:p w14:paraId="27E23C33" w14:textId="77777777" w:rsidR="00725789" w:rsidRDefault="00725789" w:rsidP="00725789">
      <w:pPr>
        <w:pStyle w:val="PL"/>
      </w:pPr>
      <w:r>
        <w:t xml:space="preserve">       - $ref: '#/components/schemas/EP_NLG-Single'</w:t>
      </w:r>
    </w:p>
    <w:p w14:paraId="2D2C41FA" w14:textId="77777777" w:rsidR="00725789" w:rsidRDefault="00725789" w:rsidP="00725789">
      <w:pPr>
        <w:pStyle w:val="PL"/>
      </w:pPr>
      <w:r>
        <w:t xml:space="preserve">       - $ref: '#/components/schemas/Configurable5QISet-Single'</w:t>
      </w:r>
    </w:p>
    <w:p w14:paraId="15EBD84F" w14:textId="77777777" w:rsidR="00725789" w:rsidRDefault="00725789" w:rsidP="00725789">
      <w:pPr>
        <w:pStyle w:val="PL"/>
      </w:pPr>
      <w:r>
        <w:t xml:space="preserve">       - $ref: '#/components/schemas/FiveQiDscpMappingSet-Single'</w:t>
      </w:r>
    </w:p>
    <w:p w14:paraId="13D602ED" w14:textId="77777777" w:rsidR="00725789" w:rsidRDefault="00725789" w:rsidP="00725789">
      <w:pPr>
        <w:pStyle w:val="PL"/>
      </w:pPr>
      <w:r>
        <w:t xml:space="preserve">       - $ref: '#/components/schemas/PredefinedPccRuleSet-Single'</w:t>
      </w:r>
    </w:p>
    <w:p w14:paraId="143B08BB" w14:textId="77777777" w:rsidR="00725789" w:rsidRDefault="00725789" w:rsidP="00725789">
      <w:pPr>
        <w:pStyle w:val="PL"/>
      </w:pPr>
      <w:r>
        <w:lastRenderedPageBreak/>
        <w:t xml:space="preserve">       - $ref: '#/components/schemas/Dynamic5QISet-Single'</w:t>
      </w:r>
    </w:p>
    <w:p w14:paraId="37CA9E1D" w14:textId="77777777" w:rsidR="00725789" w:rsidRDefault="00725789" w:rsidP="00725789">
      <w:pPr>
        <w:pStyle w:val="PL"/>
      </w:pPr>
      <w:r>
        <w:t xml:space="preserve">       - $ref: '#/components/schemas/EASDFFunction-Single'</w:t>
      </w:r>
    </w:p>
    <w:p w14:paraId="73209081" w14:textId="77777777" w:rsidR="00725789" w:rsidRDefault="00725789" w:rsidP="00725789">
      <w:pPr>
        <w:pStyle w:val="PL"/>
      </w:pPr>
      <w:r>
        <w:t xml:space="preserve">       - $ref: '#/components/schemas/EcmConnectionInfo-Single'</w:t>
      </w:r>
    </w:p>
    <w:p w14:paraId="43549A20" w14:textId="77777777" w:rsidR="00725789" w:rsidRDefault="00725789" w:rsidP="00725789">
      <w:pPr>
        <w:pStyle w:val="PL"/>
      </w:pPr>
    </w:p>
    <w:p w14:paraId="49B1300E" w14:textId="05DC109F" w:rsidR="00725789" w:rsidRPr="0079795B" w:rsidRDefault="00725789" w:rsidP="00725789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smallCaps/>
          <w:color w:val="548DD4" w:themeColor="text2" w:themeTint="99"/>
          <w:sz w:val="28"/>
          <w:szCs w:val="32"/>
        </w:rPr>
      </w:pPr>
      <w:r w:rsidRPr="0079795B">
        <w:rPr>
          <w:rFonts w:ascii="Arial" w:hAnsi="Arial" w:cs="Arial"/>
          <w:smallCaps/>
          <w:color w:val="548DD4" w:themeColor="text2" w:themeTint="99"/>
          <w:sz w:val="28"/>
          <w:szCs w:val="32"/>
        </w:rPr>
        <w:t xml:space="preserve">*** END OF CHANGE </w:t>
      </w:r>
      <w:r>
        <w:rPr>
          <w:rFonts w:ascii="Arial" w:hAnsi="Arial" w:cs="Arial"/>
          <w:smallCaps/>
          <w:color w:val="548DD4" w:themeColor="text2" w:themeTint="99"/>
          <w:sz w:val="28"/>
          <w:szCs w:val="32"/>
        </w:rPr>
        <w:t>2</w:t>
      </w:r>
      <w:r w:rsidRPr="0079795B">
        <w:rPr>
          <w:rFonts w:ascii="Arial" w:hAnsi="Arial" w:cs="Arial"/>
          <w:smallCaps/>
          <w:color w:val="548DD4" w:themeColor="text2" w:themeTint="99"/>
          <w:sz w:val="28"/>
          <w:szCs w:val="32"/>
        </w:rPr>
        <w:t xml:space="preserve"> ***</w:t>
      </w:r>
    </w:p>
    <w:p w14:paraId="7FA21412" w14:textId="77777777" w:rsidR="00725789" w:rsidRPr="00725789" w:rsidRDefault="00725789">
      <w:pPr>
        <w:rPr>
          <w:noProof/>
        </w:rPr>
      </w:pPr>
    </w:p>
    <w:sectPr w:rsidR="00725789" w:rsidRPr="00725789" w:rsidSect="000B7FED">
      <w:headerReference w:type="even" r:id="rId35"/>
      <w:headerReference w:type="default" r:id="rId36"/>
      <w:headerReference w:type="first" r:id="rId3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B70C76" w14:textId="77777777" w:rsidR="008C3A0C" w:rsidRDefault="008C3A0C">
      <w:r>
        <w:separator/>
      </w:r>
    </w:p>
  </w:endnote>
  <w:endnote w:type="continuationSeparator" w:id="0">
    <w:p w14:paraId="3DAC44D8" w14:textId="77777777" w:rsidR="008C3A0C" w:rsidRDefault="008C3A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altName w:val="华文中宋"/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D27A36" w14:textId="77777777" w:rsidR="008C3A0C" w:rsidRDefault="008C3A0C">
      <w:r>
        <w:separator/>
      </w:r>
    </w:p>
  </w:footnote>
  <w:footnote w:type="continuationSeparator" w:id="0">
    <w:p w14:paraId="2810BC80" w14:textId="77777777" w:rsidR="008C3A0C" w:rsidRDefault="008C3A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User-SS-11">
    <w15:presenceInfo w15:providerId="None" w15:userId="User-SS-1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intFractionalCharacterWidth/>
  <w:embedSystemFonts/>
  <w:bordersDoNotSurroundHeader/>
  <w:bordersDoNotSurroundFooter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24A53"/>
    <w:rsid w:val="000A6394"/>
    <w:rsid w:val="000B7FED"/>
    <w:rsid w:val="000C038A"/>
    <w:rsid w:val="000C6598"/>
    <w:rsid w:val="000D44B3"/>
    <w:rsid w:val="00116F65"/>
    <w:rsid w:val="00144F6F"/>
    <w:rsid w:val="00145D43"/>
    <w:rsid w:val="00192C46"/>
    <w:rsid w:val="001A08B3"/>
    <w:rsid w:val="001A2CA0"/>
    <w:rsid w:val="001A7B60"/>
    <w:rsid w:val="001B52F0"/>
    <w:rsid w:val="001B7A65"/>
    <w:rsid w:val="001D0121"/>
    <w:rsid w:val="001E41F3"/>
    <w:rsid w:val="0026004D"/>
    <w:rsid w:val="002640DD"/>
    <w:rsid w:val="00275D12"/>
    <w:rsid w:val="00284FEB"/>
    <w:rsid w:val="002860C4"/>
    <w:rsid w:val="002B5741"/>
    <w:rsid w:val="002E472E"/>
    <w:rsid w:val="00305409"/>
    <w:rsid w:val="003609EF"/>
    <w:rsid w:val="0036231A"/>
    <w:rsid w:val="00374DD4"/>
    <w:rsid w:val="003E1A36"/>
    <w:rsid w:val="00410371"/>
    <w:rsid w:val="004242F1"/>
    <w:rsid w:val="00467239"/>
    <w:rsid w:val="004B75B7"/>
    <w:rsid w:val="0051580D"/>
    <w:rsid w:val="00547111"/>
    <w:rsid w:val="00550DCC"/>
    <w:rsid w:val="00592D74"/>
    <w:rsid w:val="005E2C44"/>
    <w:rsid w:val="00621188"/>
    <w:rsid w:val="006257ED"/>
    <w:rsid w:val="00665C47"/>
    <w:rsid w:val="00695808"/>
    <w:rsid w:val="006B46FB"/>
    <w:rsid w:val="006E21FB"/>
    <w:rsid w:val="007176FF"/>
    <w:rsid w:val="00725789"/>
    <w:rsid w:val="007408AE"/>
    <w:rsid w:val="00792342"/>
    <w:rsid w:val="007977A8"/>
    <w:rsid w:val="007B512A"/>
    <w:rsid w:val="007C2097"/>
    <w:rsid w:val="007D6A07"/>
    <w:rsid w:val="007F7259"/>
    <w:rsid w:val="008040A8"/>
    <w:rsid w:val="008279FA"/>
    <w:rsid w:val="00831697"/>
    <w:rsid w:val="008626E7"/>
    <w:rsid w:val="00870EE7"/>
    <w:rsid w:val="008863B9"/>
    <w:rsid w:val="008A45A6"/>
    <w:rsid w:val="008C3A0C"/>
    <w:rsid w:val="008F3789"/>
    <w:rsid w:val="008F686C"/>
    <w:rsid w:val="009148DE"/>
    <w:rsid w:val="00941E30"/>
    <w:rsid w:val="009777D9"/>
    <w:rsid w:val="00991B88"/>
    <w:rsid w:val="009969FF"/>
    <w:rsid w:val="009A5753"/>
    <w:rsid w:val="009A579D"/>
    <w:rsid w:val="009E3297"/>
    <w:rsid w:val="009F734F"/>
    <w:rsid w:val="00A246B6"/>
    <w:rsid w:val="00A47E70"/>
    <w:rsid w:val="00A50CF0"/>
    <w:rsid w:val="00A7671C"/>
    <w:rsid w:val="00AA2CBC"/>
    <w:rsid w:val="00AA4E4A"/>
    <w:rsid w:val="00AC5820"/>
    <w:rsid w:val="00AD1CD8"/>
    <w:rsid w:val="00B258BB"/>
    <w:rsid w:val="00B67B97"/>
    <w:rsid w:val="00B968C8"/>
    <w:rsid w:val="00BA3EC5"/>
    <w:rsid w:val="00BA51D9"/>
    <w:rsid w:val="00BB5DFC"/>
    <w:rsid w:val="00BD279D"/>
    <w:rsid w:val="00BD6BB8"/>
    <w:rsid w:val="00C66BA2"/>
    <w:rsid w:val="00C73568"/>
    <w:rsid w:val="00C95985"/>
    <w:rsid w:val="00CC5026"/>
    <w:rsid w:val="00CC68D0"/>
    <w:rsid w:val="00D03F9A"/>
    <w:rsid w:val="00D06D51"/>
    <w:rsid w:val="00D215A6"/>
    <w:rsid w:val="00D24991"/>
    <w:rsid w:val="00D50255"/>
    <w:rsid w:val="00D66520"/>
    <w:rsid w:val="00DE34CF"/>
    <w:rsid w:val="00E13F3D"/>
    <w:rsid w:val="00E34898"/>
    <w:rsid w:val="00EB09B7"/>
    <w:rsid w:val="00EE7D7C"/>
    <w:rsid w:val="00F25D98"/>
    <w:rsid w:val="00F300FB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24A53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0B7FED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0B7FED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"/>
    <w:uiPriority w:val="99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link w:val="FooterCha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uiPriority w:val="99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link w:val="CommentTextChar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link w:val="BalloonTextChar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0B7FED"/>
    <w:rPr>
      <w:b/>
      <w:bCs/>
    </w:rPr>
  </w:style>
  <w:style w:type="paragraph" w:styleId="DocumentMap">
    <w:name w:val="Document Map"/>
    <w:basedOn w:val="Normal"/>
    <w:link w:val="DocumentMapChar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eading1Char">
    <w:name w:val="Heading 1 Char"/>
    <w:basedOn w:val="DefaultParagraphFont"/>
    <w:link w:val="Heading1"/>
    <w:rsid w:val="00725789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basedOn w:val="DefaultParagraphFont"/>
    <w:link w:val="Heading2"/>
    <w:rsid w:val="00725789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basedOn w:val="DefaultParagraphFont"/>
    <w:link w:val="Heading3"/>
    <w:rsid w:val="00725789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basedOn w:val="DefaultParagraphFont"/>
    <w:link w:val="Heading4"/>
    <w:rsid w:val="00725789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basedOn w:val="DefaultParagraphFont"/>
    <w:link w:val="Heading5"/>
    <w:rsid w:val="00725789"/>
    <w:rPr>
      <w:rFonts w:ascii="Arial" w:hAnsi="Arial"/>
      <w:sz w:val="22"/>
      <w:lang w:val="en-GB" w:eastAsia="en-US"/>
    </w:rPr>
  </w:style>
  <w:style w:type="character" w:customStyle="1" w:styleId="Heading6Char">
    <w:name w:val="Heading 6 Char"/>
    <w:basedOn w:val="DefaultParagraphFont"/>
    <w:link w:val="Heading6"/>
    <w:rsid w:val="00725789"/>
    <w:rPr>
      <w:rFonts w:ascii="Arial" w:hAnsi="Arial"/>
      <w:lang w:val="en-GB" w:eastAsia="en-US"/>
    </w:rPr>
  </w:style>
  <w:style w:type="character" w:customStyle="1" w:styleId="Heading7Char">
    <w:name w:val="Heading 7 Char"/>
    <w:basedOn w:val="DefaultParagraphFont"/>
    <w:link w:val="Heading7"/>
    <w:rsid w:val="00725789"/>
    <w:rPr>
      <w:rFonts w:ascii="Arial" w:hAnsi="Arial"/>
      <w:lang w:val="en-GB" w:eastAsia="en-US"/>
    </w:rPr>
  </w:style>
  <w:style w:type="character" w:customStyle="1" w:styleId="Heading8Char">
    <w:name w:val="Heading 8 Char"/>
    <w:basedOn w:val="DefaultParagraphFont"/>
    <w:link w:val="Heading8"/>
    <w:rsid w:val="00725789"/>
    <w:rPr>
      <w:rFonts w:ascii="Arial" w:hAnsi="Arial"/>
      <w:sz w:val="36"/>
      <w:lang w:val="en-GB" w:eastAsia="en-US"/>
    </w:rPr>
  </w:style>
  <w:style w:type="character" w:customStyle="1" w:styleId="Heading9Char">
    <w:name w:val="Heading 9 Char"/>
    <w:basedOn w:val="DefaultParagraphFont"/>
    <w:link w:val="Heading9"/>
    <w:rsid w:val="00725789"/>
    <w:rPr>
      <w:rFonts w:ascii="Arial" w:hAnsi="Arial"/>
      <w:sz w:val="36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725789"/>
    <w:rPr>
      <w:rFonts w:ascii="Arial" w:hAnsi="Arial"/>
      <w:b/>
      <w:noProof/>
      <w:sz w:val="18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semiHidden/>
    <w:rsid w:val="00725789"/>
    <w:rPr>
      <w:rFonts w:ascii="Times New Roman" w:hAnsi="Times New Roman"/>
      <w:sz w:val="16"/>
      <w:lang w:val="en-GB" w:eastAsia="en-US"/>
    </w:rPr>
  </w:style>
  <w:style w:type="character" w:customStyle="1" w:styleId="FooterChar">
    <w:name w:val="Footer Char"/>
    <w:basedOn w:val="DefaultParagraphFont"/>
    <w:link w:val="Footer"/>
    <w:rsid w:val="00725789"/>
    <w:rPr>
      <w:rFonts w:ascii="Arial" w:hAnsi="Arial"/>
      <w:b/>
      <w:i/>
      <w:noProof/>
      <w:sz w:val="18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semiHidden/>
    <w:rsid w:val="00725789"/>
    <w:rPr>
      <w:rFonts w:ascii="Times New Roman" w:hAnsi="Times New Roman"/>
      <w:lang w:val="en-GB" w:eastAsia="en-US"/>
    </w:rPr>
  </w:style>
  <w:style w:type="character" w:customStyle="1" w:styleId="BalloonTextChar">
    <w:name w:val="Balloon Text Char"/>
    <w:basedOn w:val="DefaultParagraphFont"/>
    <w:link w:val="BalloonText"/>
    <w:semiHidden/>
    <w:rsid w:val="00725789"/>
    <w:rPr>
      <w:rFonts w:ascii="Tahoma" w:hAnsi="Tahoma" w:cs="Tahoma"/>
      <w:sz w:val="16"/>
      <w:szCs w:val="16"/>
      <w:lang w:val="en-GB" w:eastAsia="en-US"/>
    </w:rPr>
  </w:style>
  <w:style w:type="character" w:customStyle="1" w:styleId="CommentSubjectChar">
    <w:name w:val="Comment Subject Char"/>
    <w:basedOn w:val="CommentTextChar"/>
    <w:link w:val="CommentSubject"/>
    <w:semiHidden/>
    <w:rsid w:val="00725789"/>
    <w:rPr>
      <w:rFonts w:ascii="Times New Roman" w:hAnsi="Times New Roman"/>
      <w:b/>
      <w:bCs/>
      <w:lang w:val="en-GB" w:eastAsia="en-US"/>
    </w:rPr>
  </w:style>
  <w:style w:type="character" w:customStyle="1" w:styleId="DocumentMapChar">
    <w:name w:val="Document Map Char"/>
    <w:basedOn w:val="DefaultParagraphFont"/>
    <w:link w:val="DocumentMap"/>
    <w:semiHidden/>
    <w:rsid w:val="00725789"/>
    <w:rPr>
      <w:rFonts w:ascii="Tahoma" w:hAnsi="Tahoma" w:cs="Tahoma"/>
      <w:shd w:val="clear" w:color="auto" w:fill="000080"/>
      <w:lang w:val="en-GB" w:eastAsia="en-US"/>
    </w:rPr>
  </w:style>
  <w:style w:type="character" w:customStyle="1" w:styleId="B1Char">
    <w:name w:val="B1 Char"/>
    <w:link w:val="B1"/>
    <w:locked/>
    <w:rsid w:val="00725789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locked/>
    <w:rsid w:val="00725789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725789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sid w:val="00725789"/>
    <w:rPr>
      <w:rFonts w:ascii="Arial" w:hAnsi="Arial"/>
      <w:b/>
      <w:lang w:val="en-GB" w:eastAsia="en-US"/>
    </w:rPr>
  </w:style>
  <w:style w:type="character" w:customStyle="1" w:styleId="NOChar">
    <w:name w:val="NO Char"/>
    <w:link w:val="NO"/>
    <w:rsid w:val="00725789"/>
    <w:rPr>
      <w:rFonts w:ascii="Times New Roman" w:hAnsi="Times New Roman"/>
      <w:lang w:val="en-GB" w:eastAsia="en-US"/>
    </w:rPr>
  </w:style>
  <w:style w:type="character" w:customStyle="1" w:styleId="B2Char">
    <w:name w:val="B2 Char"/>
    <w:link w:val="B2"/>
    <w:uiPriority w:val="99"/>
    <w:locked/>
    <w:rsid w:val="00725789"/>
    <w:rPr>
      <w:rFonts w:ascii="Times New Roman" w:hAnsi="Times New Roman"/>
      <w:lang w:val="en-GB" w:eastAsia="en-US"/>
    </w:rPr>
  </w:style>
  <w:style w:type="character" w:customStyle="1" w:styleId="TFChar">
    <w:name w:val="TF Char"/>
    <w:link w:val="TF"/>
    <w:locked/>
    <w:rsid w:val="007408AE"/>
    <w:rPr>
      <w:rFonts w:ascii="Arial" w:hAnsi="Arial"/>
      <w:b/>
      <w:lang w:val="en-GB" w:eastAsia="en-US"/>
    </w:rPr>
  </w:style>
  <w:style w:type="paragraph" w:styleId="Revision">
    <w:name w:val="Revision"/>
    <w:hidden/>
    <w:uiPriority w:val="99"/>
    <w:semiHidden/>
    <w:rsid w:val="00467239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oleObject" Target="embeddings/Microsoft_Visio_2003-2010_Drawing16.vsd"/><Relationship Id="rId26" Type="http://schemas.openxmlformats.org/officeDocument/2006/relationships/package" Target="embeddings/Microsoft_Visio_Drawing18.vsdx"/><Relationship Id="rId39" Type="http://schemas.microsoft.com/office/2011/relationships/people" Target="people.xml"/><Relationship Id="rId21" Type="http://schemas.openxmlformats.org/officeDocument/2006/relationships/image" Target="media/image6.emf"/><Relationship Id="rId34" Type="http://schemas.openxmlformats.org/officeDocument/2006/relationships/oleObject" Target="embeddings/Microsoft_Word_97_-_2003_Document.doc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image" Target="media/image4.emf"/><Relationship Id="rId25" Type="http://schemas.openxmlformats.org/officeDocument/2006/relationships/image" Target="media/image8.emf"/><Relationship Id="rId33" Type="http://schemas.openxmlformats.org/officeDocument/2006/relationships/image" Target="media/image12.emf"/><Relationship Id="rId38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oleObject" Target="embeddings/Microsoft_Visio_2003-2010_Drawing15.vsd"/><Relationship Id="rId20" Type="http://schemas.openxmlformats.org/officeDocument/2006/relationships/package" Target="embeddings/Microsoft_Visio_Drawing15.vsdx"/><Relationship Id="rId29" Type="http://schemas.openxmlformats.org/officeDocument/2006/relationships/image" Target="media/image10.emf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hyperlink" Target="https://forge.3gpp.org/rep/sa5/MnS/-/merge_requests/1003" TargetMode="External"/><Relationship Id="rId24" Type="http://schemas.openxmlformats.org/officeDocument/2006/relationships/package" Target="embeddings/Microsoft_Visio_Drawing17.vsdx"/><Relationship Id="rId32" Type="http://schemas.openxmlformats.org/officeDocument/2006/relationships/package" Target="embeddings/Microsoft_Visio_Drawing21.vsdx"/><Relationship Id="rId37" Type="http://schemas.openxmlformats.org/officeDocument/2006/relationships/header" Target="header4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3.emf"/><Relationship Id="rId23" Type="http://schemas.openxmlformats.org/officeDocument/2006/relationships/image" Target="media/image7.emf"/><Relationship Id="rId28" Type="http://schemas.openxmlformats.org/officeDocument/2006/relationships/package" Target="embeddings/Microsoft_Visio_Drawing19.vsdx"/><Relationship Id="rId36" Type="http://schemas.openxmlformats.org/officeDocument/2006/relationships/header" Target="header3.xml"/><Relationship Id="rId10" Type="http://schemas.openxmlformats.org/officeDocument/2006/relationships/hyperlink" Target="http://www.3gpp.org/ftp/Specs/html-info/21900.htm" TargetMode="External"/><Relationship Id="rId19" Type="http://schemas.openxmlformats.org/officeDocument/2006/relationships/image" Target="media/image5.emf"/><Relationship Id="rId31" Type="http://schemas.openxmlformats.org/officeDocument/2006/relationships/image" Target="media/image11.emf"/><Relationship Id="rId4" Type="http://schemas.openxmlformats.org/officeDocument/2006/relationships/settings" Target="settings.xml"/><Relationship Id="rId9" Type="http://schemas.openxmlformats.org/officeDocument/2006/relationships/hyperlink" Target="http://www.3gpp.org/Change-Requests" TargetMode="External"/><Relationship Id="rId14" Type="http://schemas.openxmlformats.org/officeDocument/2006/relationships/image" Target="media/image2.svg"/><Relationship Id="rId22" Type="http://schemas.openxmlformats.org/officeDocument/2006/relationships/package" Target="embeddings/Microsoft_Visio_Drawing16.vsdx"/><Relationship Id="rId27" Type="http://schemas.openxmlformats.org/officeDocument/2006/relationships/image" Target="media/image9.emf"/><Relationship Id="rId30" Type="http://schemas.openxmlformats.org/officeDocument/2006/relationships/package" Target="embeddings/Microsoft_Visio_Drawing20.vsdx"/><Relationship Id="rId35" Type="http://schemas.openxmlformats.org/officeDocument/2006/relationships/header" Target="header2.xml"/><Relationship Id="rId8" Type="http://schemas.openxmlformats.org/officeDocument/2006/relationships/hyperlink" Target="http://www.3gpp.org/3G_Specs/CRs.htm" TargetMode="External"/><Relationship Id="rId3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irmin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CA7F16-5488-4D55-8E0F-EF5110BF9581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10</TotalTime>
  <Pages>40</Pages>
  <Words>14594</Words>
  <Characters>83191</Characters>
  <Application>Microsoft Office Word</Application>
  <DocSecurity>0</DocSecurity>
  <Lines>693</Lines>
  <Paragraphs>195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97590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User-SS-11</cp:lastModifiedBy>
  <cp:revision>14</cp:revision>
  <cp:lastPrinted>1899-12-31T23:00:00Z</cp:lastPrinted>
  <dcterms:created xsi:type="dcterms:W3CDTF">2024-01-18T04:20:00Z</dcterms:created>
  <dcterms:modified xsi:type="dcterms:W3CDTF">2024-01-19T07:41:00Z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SA5</vt:lpwstr>
  </property>
  <property fmtid="{D5CDD505-2E9C-101B-9397-08002B2CF9AE}" pid="3" name="MtgSeq">
    <vt:lpwstr>153</vt:lpwstr>
  </property>
  <property fmtid="{D5CDD505-2E9C-101B-9397-08002B2CF9AE}" pid="4" name="MtgTitle">
    <vt:lpwstr/>
  </property>
  <property fmtid="{D5CDD505-2E9C-101B-9397-08002B2CF9AE}" pid="5" name="Location">
    <vt:lpwstr>Sevilla</vt:lpwstr>
  </property>
  <property fmtid="{D5CDD505-2E9C-101B-9397-08002B2CF9AE}" pid="6" name="Country">
    <vt:lpwstr>Spain</vt:lpwstr>
  </property>
  <property fmtid="{D5CDD505-2E9C-101B-9397-08002B2CF9AE}" pid="7" name="StartDate">
    <vt:lpwstr>29th Jan 2024</vt:lpwstr>
  </property>
  <property fmtid="{D5CDD505-2E9C-101B-9397-08002B2CF9AE}" pid="8" name="EndDate">
    <vt:lpwstr>2nd Feb 2024</vt:lpwstr>
  </property>
  <property fmtid="{D5CDD505-2E9C-101B-9397-08002B2CF9AE}" pid="9" name="Tdoc#">
    <vt:lpwstr>S5-240081</vt:lpwstr>
  </property>
  <property fmtid="{D5CDD505-2E9C-101B-9397-08002B2CF9AE}" pid="10" name="Spec#">
    <vt:lpwstr>28.541</vt:lpwstr>
  </property>
  <property fmtid="{D5CDD505-2E9C-101B-9397-08002B2CF9AE}" pid="11" name="Cr#">
    <vt:lpwstr>1153</vt:lpwstr>
  </property>
  <property fmtid="{D5CDD505-2E9C-101B-9397-08002B2CF9AE}" pid="12" name="Revision">
    <vt:lpwstr>-</vt:lpwstr>
  </property>
  <property fmtid="{D5CDD505-2E9C-101B-9397-08002B2CF9AE}" pid="13" name="Version">
    <vt:lpwstr>17.13.0</vt:lpwstr>
  </property>
  <property fmtid="{D5CDD505-2E9C-101B-9397-08002B2CF9AE}" pid="14" name="CrTitle">
    <vt:lpwstr>TS28.541 Rel17 corrections to ManagedFunction containment implemention in OpenAPI SS</vt:lpwstr>
  </property>
  <property fmtid="{D5CDD505-2E9C-101B-9397-08002B2CF9AE}" pid="15" name="SourceIfWg">
    <vt:lpwstr>Nokia, Nokia Shanghai Bell</vt:lpwstr>
  </property>
  <property fmtid="{D5CDD505-2E9C-101B-9397-08002B2CF9AE}" pid="16" name="SourceIfTsg">
    <vt:lpwstr/>
  </property>
  <property fmtid="{D5CDD505-2E9C-101B-9397-08002B2CF9AE}" pid="17" name="RelatedWis">
    <vt:lpwstr>TEI16</vt:lpwstr>
  </property>
  <property fmtid="{D5CDD505-2E9C-101B-9397-08002B2CF9AE}" pid="18" name="Cat">
    <vt:lpwstr>A</vt:lpwstr>
  </property>
  <property fmtid="{D5CDD505-2E9C-101B-9397-08002B2CF9AE}" pid="19" name="ResDate">
    <vt:lpwstr>2024-01-18</vt:lpwstr>
  </property>
  <property fmtid="{D5CDD505-2E9C-101B-9397-08002B2CF9AE}" pid="20" name="Release">
    <vt:lpwstr>Rel-17</vt:lpwstr>
  </property>
</Properties>
</file>